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9060"/>
      </w:tblGrid>
      <w:tr w:rsidR="00F639BB" w:rsidRPr="009F74D9" w14:paraId="55BB28B6" w14:textId="77777777">
        <w:trPr>
          <w:cantSplit/>
          <w:trHeight w:val="14459"/>
        </w:trPr>
        <w:tc>
          <w:tcPr>
            <w:tcW w:w="5000" w:type="pct"/>
          </w:tcPr>
          <w:p w14:paraId="36E32AB6" w14:textId="27F6C2ED" w:rsidR="00F639BB" w:rsidRPr="009F74D9" w:rsidRDefault="007458C8">
            <w:pPr>
              <w:pStyle w:val="GvdeMetniGirintisi"/>
              <w:spacing w:line="240" w:lineRule="auto"/>
              <w:rPr>
                <w:b/>
                <w:sz w:val="22"/>
                <w:lang w:val="en-US"/>
              </w:rPr>
            </w:pPr>
            <w:bookmarkStart w:id="0" w:name="_GoBack"/>
            <w:bookmarkEnd w:id="0"/>
            <w:r>
              <w:rPr>
                <w:rFonts w:cs="Arial"/>
                <w:b/>
                <w:noProof/>
                <w:color w:val="333333"/>
                <w:sz w:val="48"/>
                <w:szCs w:val="48"/>
                <w:lang w:val="en-GB" w:eastAsia="en-GB"/>
              </w:rPr>
              <w:drawing>
                <wp:anchor distT="0" distB="0" distL="114300" distR="114300" simplePos="0" relativeHeight="251664384" behindDoc="0" locked="0" layoutInCell="1" allowOverlap="1" wp14:anchorId="0D8E60E1" wp14:editId="40A0BE3D">
                  <wp:simplePos x="0" y="0"/>
                  <wp:positionH relativeFrom="column">
                    <wp:posOffset>2171700</wp:posOffset>
                  </wp:positionH>
                  <wp:positionV relativeFrom="paragraph">
                    <wp:posOffset>99060</wp:posOffset>
                  </wp:positionV>
                  <wp:extent cx="1799590" cy="1299210"/>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99590" cy="1299210"/>
                          </a:xfrm>
                          <a:prstGeom prst="rect">
                            <a:avLst/>
                          </a:prstGeom>
                          <a:noFill/>
                        </pic:spPr>
                      </pic:pic>
                    </a:graphicData>
                  </a:graphic>
                  <wp14:sizeRelH relativeFrom="margin">
                    <wp14:pctWidth>0</wp14:pctWidth>
                  </wp14:sizeRelH>
                  <wp14:sizeRelV relativeFrom="margin">
                    <wp14:pctHeight>0</wp14:pctHeight>
                  </wp14:sizeRelV>
                </wp:anchor>
              </w:drawing>
            </w:r>
          </w:p>
          <w:p w14:paraId="43EA6554" w14:textId="38D476F3" w:rsidR="00F639BB" w:rsidRPr="009F74D9" w:rsidRDefault="00F639BB">
            <w:pPr>
              <w:pStyle w:val="GvdeMetniGirintisi"/>
              <w:spacing w:line="240" w:lineRule="auto"/>
              <w:rPr>
                <w:b/>
                <w:sz w:val="22"/>
                <w:lang w:val="en-US"/>
              </w:rPr>
            </w:pPr>
          </w:p>
          <w:p w14:paraId="123E1FDC" w14:textId="20A79FFA" w:rsidR="00816B71" w:rsidRPr="009F74D9" w:rsidRDefault="00816B71">
            <w:pPr>
              <w:pStyle w:val="GvdeMetniGirintisi"/>
              <w:spacing w:line="240" w:lineRule="auto"/>
              <w:jc w:val="center"/>
              <w:rPr>
                <w:rFonts w:cs="Arial"/>
                <w:b/>
                <w:color w:val="333333"/>
                <w:sz w:val="48"/>
                <w:szCs w:val="48"/>
                <w:lang w:val="es-ES"/>
              </w:rPr>
            </w:pPr>
          </w:p>
          <w:p w14:paraId="36DA5BE5" w14:textId="55740CAA" w:rsidR="009B60B2" w:rsidRDefault="009B60B2" w:rsidP="009B60B2">
            <w:pPr>
              <w:pStyle w:val="GvdeMetniGirintisi"/>
              <w:spacing w:line="240" w:lineRule="auto"/>
              <w:jc w:val="left"/>
              <w:rPr>
                <w:rFonts w:cs="Arial"/>
                <w:b/>
                <w:color w:val="333333"/>
                <w:sz w:val="52"/>
                <w:szCs w:val="52"/>
                <w:lang w:val="es-ES"/>
              </w:rPr>
            </w:pPr>
          </w:p>
          <w:p w14:paraId="71AEF037" w14:textId="6BADC0B1" w:rsidR="007458C8" w:rsidRDefault="007458C8" w:rsidP="007458C8">
            <w:pPr>
              <w:spacing w:line="480" w:lineRule="auto"/>
              <w:ind w:left="1416"/>
              <w:jc w:val="center"/>
              <w:rPr>
                <w:rFonts w:ascii="Verdana" w:hAnsi="Verdana"/>
                <w:b/>
                <w:color w:val="auto"/>
                <w:sz w:val="32"/>
                <w:szCs w:val="32"/>
              </w:rPr>
            </w:pPr>
          </w:p>
          <w:p w14:paraId="2CF2873F" w14:textId="52A63147" w:rsidR="009A7C96" w:rsidRPr="003C7E2E" w:rsidRDefault="007458C8" w:rsidP="007458C8">
            <w:pPr>
              <w:spacing w:line="480" w:lineRule="auto"/>
              <w:ind w:left="1416"/>
              <w:rPr>
                <w:b/>
                <w:i/>
                <w:color w:val="auto"/>
                <w:sz w:val="32"/>
                <w:szCs w:val="32"/>
              </w:rPr>
            </w:pPr>
            <w:r w:rsidRPr="003C7E2E">
              <w:rPr>
                <w:rFonts w:ascii="Verdana" w:hAnsi="Verdana"/>
                <w:b/>
                <w:i/>
                <w:color w:val="auto"/>
                <w:sz w:val="32"/>
                <w:szCs w:val="32"/>
              </w:rPr>
              <w:t xml:space="preserve">                    </w:t>
            </w:r>
            <w:r w:rsidR="003564E1" w:rsidRPr="003C7E2E">
              <w:rPr>
                <w:b/>
                <w:i/>
                <w:color w:val="auto"/>
                <w:sz w:val="32"/>
                <w:szCs w:val="32"/>
              </w:rPr>
              <w:t xml:space="preserve">Field: </w:t>
            </w:r>
            <w:proofErr w:type="spellStart"/>
            <w:r w:rsidR="00431125">
              <w:rPr>
                <w:b/>
                <w:i/>
                <w:color w:val="auto"/>
                <w:sz w:val="32"/>
                <w:szCs w:val="32"/>
              </w:rPr>
              <w:t>Agroproduction</w:t>
            </w:r>
            <w:proofErr w:type="spellEnd"/>
          </w:p>
          <w:p w14:paraId="520F9558" w14:textId="44108A70" w:rsidR="00F639BB" w:rsidRPr="003C7E2E" w:rsidRDefault="00B97526" w:rsidP="00071471">
            <w:pPr>
              <w:pStyle w:val="GvdeMetniGirintisi"/>
              <w:spacing w:line="240" w:lineRule="auto"/>
              <w:jc w:val="center"/>
              <w:rPr>
                <w:b/>
                <w:color w:val="385623" w:themeColor="accent6" w:themeShade="80"/>
                <w:sz w:val="52"/>
                <w:szCs w:val="52"/>
                <w:lang w:val="en-US"/>
              </w:rPr>
            </w:pPr>
            <w:r>
              <w:rPr>
                <w:b/>
                <w:color w:val="385623" w:themeColor="accent6" w:themeShade="80"/>
                <w:sz w:val="52"/>
                <w:szCs w:val="52"/>
                <w:lang w:val="en-US"/>
              </w:rPr>
              <w:t xml:space="preserve">OPTIMIZING </w:t>
            </w:r>
            <w:r w:rsidR="00D30B52">
              <w:rPr>
                <w:b/>
                <w:color w:val="385623" w:themeColor="accent6" w:themeShade="80"/>
                <w:sz w:val="52"/>
                <w:szCs w:val="52"/>
                <w:lang w:val="en-US"/>
              </w:rPr>
              <w:t xml:space="preserve">AND </w:t>
            </w:r>
            <w:r w:rsidRPr="00431125">
              <w:rPr>
                <w:b/>
                <w:color w:val="385623" w:themeColor="accent6" w:themeShade="80"/>
                <w:sz w:val="52"/>
                <w:szCs w:val="52"/>
                <w:lang w:val="en-US"/>
              </w:rPr>
              <w:t>CALIB</w:t>
            </w:r>
            <w:r>
              <w:rPr>
                <w:b/>
                <w:color w:val="385623" w:themeColor="accent6" w:themeShade="80"/>
                <w:sz w:val="52"/>
                <w:szCs w:val="52"/>
                <w:lang w:val="en-US"/>
              </w:rPr>
              <w:t xml:space="preserve">RATING </w:t>
            </w:r>
            <w:r w:rsidR="00D30B52">
              <w:rPr>
                <w:b/>
                <w:color w:val="385623" w:themeColor="accent6" w:themeShade="80"/>
                <w:sz w:val="52"/>
                <w:szCs w:val="52"/>
                <w:lang w:val="en-US"/>
              </w:rPr>
              <w:t>SPRAYERS</w:t>
            </w:r>
          </w:p>
          <w:p w14:paraId="799638C6" w14:textId="08570273" w:rsidR="007458C8" w:rsidRDefault="007458C8" w:rsidP="00071471">
            <w:pPr>
              <w:pStyle w:val="GvdeMetniGirintisi"/>
              <w:spacing w:line="240" w:lineRule="auto"/>
              <w:jc w:val="center"/>
              <w:rPr>
                <w:rFonts w:cs="Arial"/>
                <w:b/>
                <w:color w:val="333333"/>
                <w:sz w:val="52"/>
                <w:szCs w:val="52"/>
                <w:lang w:val="en-US"/>
              </w:rPr>
            </w:pPr>
          </w:p>
          <w:p w14:paraId="130D027D" w14:textId="4AF61F9E" w:rsidR="007458C8" w:rsidRPr="00071471" w:rsidRDefault="0028307A" w:rsidP="00071471">
            <w:pPr>
              <w:pStyle w:val="GvdeMetniGirintisi"/>
              <w:spacing w:line="240" w:lineRule="auto"/>
              <w:jc w:val="center"/>
              <w:rPr>
                <w:rFonts w:cs="Arial"/>
                <w:b/>
                <w:color w:val="333333"/>
                <w:szCs w:val="36"/>
                <w:lang w:val="en-US"/>
              </w:rPr>
            </w:pPr>
            <w:r w:rsidRPr="00D30B52">
              <w:rPr>
                <w:rFonts w:cs="Arial"/>
                <w:noProof/>
                <w:color w:val="333333"/>
                <w:szCs w:val="36"/>
                <w:lang w:val="en-GB" w:eastAsia="en-GB"/>
              </w:rPr>
              <w:drawing>
                <wp:anchor distT="0" distB="0" distL="114300" distR="114300" simplePos="0" relativeHeight="251691008" behindDoc="0" locked="0" layoutInCell="1" allowOverlap="1" wp14:anchorId="6CCE94D1" wp14:editId="13418673">
                  <wp:simplePos x="0" y="0"/>
                  <wp:positionH relativeFrom="column">
                    <wp:posOffset>1098550</wp:posOffset>
                  </wp:positionH>
                  <wp:positionV relativeFrom="paragraph">
                    <wp:posOffset>278130</wp:posOffset>
                  </wp:positionV>
                  <wp:extent cx="1381125" cy="828675"/>
                  <wp:effectExtent l="152400" t="152400" r="371475" b="371475"/>
                  <wp:wrapNone/>
                  <wp:docPr id="77834" name="Picture 1034" descr="MVC-011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4" name="Picture 1034" descr="MVC-011L"/>
                          <pic:cNvPicPr>
                            <a:picLocks noChangeAspect="1" noChangeArrowheads="1"/>
                          </pic:cNvPicPr>
                        </pic:nvPicPr>
                        <pic:blipFill>
                          <a:blip r:embed="rId9" cstate="print">
                            <a:extLst>
                              <a:ext uri="{28A0092B-C50C-407E-A947-70E740481C1C}">
                                <a14:useLocalDpi xmlns:a14="http://schemas.microsoft.com/office/drawing/2010/main" val="0"/>
                              </a:ext>
                            </a:extLst>
                          </a:blip>
                          <a:srcRect t="20000"/>
                          <a:stretch>
                            <a:fillRect/>
                          </a:stretch>
                        </pic:blipFill>
                        <pic:spPr bwMode="auto">
                          <a:xfrm>
                            <a:off x="0" y="0"/>
                            <a:ext cx="1381125" cy="828675"/>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rgbClr val="FFFFFF"/>
                                </a:solidFill>
                              </a14:hiddenFill>
                            </a:ext>
                          </a:extLst>
                        </pic:spPr>
                      </pic:pic>
                    </a:graphicData>
                  </a:graphic>
                  <wp14:sizeRelH relativeFrom="margin">
                    <wp14:pctWidth>0</wp14:pctWidth>
                  </wp14:sizeRelH>
                  <wp14:sizeRelV relativeFrom="margin">
                    <wp14:pctHeight>0</wp14:pctHeight>
                  </wp14:sizeRelV>
                </wp:anchor>
              </w:drawing>
            </w:r>
            <w:r w:rsidRPr="00D30B52">
              <w:rPr>
                <w:rFonts w:cs="Arial"/>
                <w:noProof/>
                <w:color w:val="333333"/>
                <w:szCs w:val="36"/>
                <w:lang w:val="en-GB" w:eastAsia="en-GB"/>
              </w:rPr>
              <w:drawing>
                <wp:anchor distT="0" distB="0" distL="114300" distR="114300" simplePos="0" relativeHeight="251688960" behindDoc="0" locked="0" layoutInCell="1" allowOverlap="1" wp14:anchorId="1A0055BA" wp14:editId="6A7437F8">
                  <wp:simplePos x="0" y="0"/>
                  <wp:positionH relativeFrom="column">
                    <wp:posOffset>2484120</wp:posOffset>
                  </wp:positionH>
                  <wp:positionV relativeFrom="paragraph">
                    <wp:posOffset>280670</wp:posOffset>
                  </wp:positionV>
                  <wp:extent cx="2361793" cy="887095"/>
                  <wp:effectExtent l="152400" t="152400" r="362585" b="370205"/>
                  <wp:wrapNone/>
                  <wp:docPr id="112647"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7" name="Picture 1031"/>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61793" cy="887095"/>
                          </a:xfrm>
                          <a:prstGeom prst="rect">
                            <a:avLst/>
                          </a:prstGeom>
                          <a:ln>
                            <a:noFill/>
                          </a:ln>
                          <a:effectLst>
                            <a:outerShdw blurRad="292100" dist="139700" dir="2700000" algn="tl" rotWithShape="0">
                              <a:srgbClr val="333333">
                                <a:alpha val="65000"/>
                              </a:srgbClr>
                            </a:outerShdw>
                          </a:effectLst>
                          <a:extLst/>
                        </pic:spPr>
                      </pic:pic>
                    </a:graphicData>
                  </a:graphic>
                  <wp14:sizeRelH relativeFrom="margin">
                    <wp14:pctWidth>0</wp14:pctWidth>
                  </wp14:sizeRelH>
                  <wp14:sizeRelV relativeFrom="margin">
                    <wp14:pctHeight>0</wp14:pctHeight>
                  </wp14:sizeRelV>
                </wp:anchor>
              </w:drawing>
            </w:r>
          </w:p>
          <w:p w14:paraId="713E2DEC" w14:textId="6D33A530" w:rsidR="00071471" w:rsidRPr="00071471" w:rsidRDefault="00071471" w:rsidP="00CE709B">
            <w:pPr>
              <w:pStyle w:val="Altyaz"/>
              <w:rPr>
                <w:lang w:val="en-US"/>
              </w:rPr>
            </w:pPr>
            <w:bookmarkStart w:id="1" w:name="OLE_LINK1"/>
          </w:p>
          <w:bookmarkEnd w:id="1"/>
          <w:p w14:paraId="10FBC47A" w14:textId="4EDADC06" w:rsidR="00816B71" w:rsidRDefault="0028307A">
            <w:pPr>
              <w:pStyle w:val="GvdeMetniGirintisi"/>
              <w:jc w:val="center"/>
              <w:rPr>
                <w:rFonts w:cs="Arial"/>
                <w:bCs w:val="0"/>
                <w:color w:val="333333"/>
                <w:szCs w:val="36"/>
                <w:lang w:val="en-US"/>
              </w:rPr>
            </w:pPr>
            <w:r w:rsidRPr="00D30B52">
              <w:rPr>
                <w:rFonts w:cs="Arial"/>
                <w:noProof/>
                <w:color w:val="333333"/>
                <w:szCs w:val="36"/>
                <w:lang w:val="en-GB" w:eastAsia="en-GB"/>
              </w:rPr>
              <w:drawing>
                <wp:anchor distT="0" distB="0" distL="114300" distR="114300" simplePos="0" relativeHeight="251681792" behindDoc="0" locked="0" layoutInCell="1" allowOverlap="1" wp14:anchorId="7B71B53B" wp14:editId="1A705D45">
                  <wp:simplePos x="0" y="0"/>
                  <wp:positionH relativeFrom="column">
                    <wp:posOffset>2494280</wp:posOffset>
                  </wp:positionH>
                  <wp:positionV relativeFrom="paragraph">
                    <wp:posOffset>399415</wp:posOffset>
                  </wp:positionV>
                  <wp:extent cx="2351405" cy="971923"/>
                  <wp:effectExtent l="152400" t="152400" r="353695" b="361950"/>
                  <wp:wrapNone/>
                  <wp:docPr id="112643"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3" name="Picture 1027"/>
                          <pic:cNvPicPr>
                            <a:picLocks noChangeArrowheads="1"/>
                          </pic:cNvPicPr>
                        </pic:nvPicPr>
                        <pic:blipFill>
                          <a:blip r:embed="rId11" cstate="print">
                            <a:extLst>
                              <a:ext uri="{28A0092B-C50C-407E-A947-70E740481C1C}">
                                <a14:useLocalDpi xmlns:a14="http://schemas.microsoft.com/office/drawing/2010/main" val="0"/>
                              </a:ext>
                            </a:extLst>
                          </a:blip>
                          <a:srcRect r="4849"/>
                          <a:stretch>
                            <a:fillRect/>
                          </a:stretch>
                        </pic:blipFill>
                        <pic:spPr bwMode="auto">
                          <a:xfrm>
                            <a:off x="0" y="0"/>
                            <a:ext cx="2366798" cy="978285"/>
                          </a:xfrm>
                          <a:prstGeom prst="rect">
                            <a:avLst/>
                          </a:prstGeom>
                          <a:ln>
                            <a:noFill/>
                          </a:ln>
                          <a:effectLst>
                            <a:outerShdw blurRad="292100" dist="139700" dir="2700000" algn="tl" rotWithShape="0">
                              <a:srgbClr val="333333">
                                <a:alpha val="65000"/>
                              </a:srgbClr>
                            </a:outerShdw>
                          </a:effectLst>
                          <a:extLst/>
                        </pic:spPr>
                      </pic:pic>
                    </a:graphicData>
                  </a:graphic>
                  <wp14:sizeRelH relativeFrom="margin">
                    <wp14:pctWidth>0</wp14:pctWidth>
                  </wp14:sizeRelH>
                  <wp14:sizeRelV relativeFrom="margin">
                    <wp14:pctHeight>0</wp14:pctHeight>
                  </wp14:sizeRelV>
                </wp:anchor>
              </w:drawing>
            </w:r>
            <w:r>
              <w:rPr>
                <w:b/>
                <w:noProof/>
                <w:lang w:val="en-GB" w:eastAsia="en-GB"/>
              </w:rPr>
              <mc:AlternateContent>
                <mc:Choice Requires="wpg">
                  <w:drawing>
                    <wp:anchor distT="0" distB="0" distL="114300" distR="114300" simplePos="0" relativeHeight="251687936" behindDoc="0" locked="0" layoutInCell="1" allowOverlap="1" wp14:anchorId="1C7CA4A1" wp14:editId="579DDD9D">
                      <wp:simplePos x="0" y="0"/>
                      <wp:positionH relativeFrom="column">
                        <wp:posOffset>1103630</wp:posOffset>
                      </wp:positionH>
                      <wp:positionV relativeFrom="paragraph">
                        <wp:posOffset>342265</wp:posOffset>
                      </wp:positionV>
                      <wp:extent cx="1371734" cy="1828800"/>
                      <wp:effectExtent l="19050" t="19050" r="19050" b="19050"/>
                      <wp:wrapNone/>
                      <wp:docPr id="1227066" name="Grup 122706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71734" cy="1828800"/>
                                <a:chOff x="0" y="0"/>
                                <a:chExt cx="3263265" cy="4351020"/>
                              </a:xfrm>
                            </wpg:grpSpPr>
                            <pic:pic xmlns:pic="http://schemas.openxmlformats.org/drawingml/2006/picture">
                              <pic:nvPicPr>
                                <pic:cNvPr id="1227065" name="İçerik Yer Tutucusu 3"/>
                                <pic:cNvPicPr>
                                  <a:picLocks noGrp="1"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63265" cy="4351020"/>
                                </a:xfrm>
                                <a:prstGeom prst="rect">
                                  <a:avLst/>
                                </a:prstGeom>
                                <a:ln>
                                  <a:solidFill>
                                    <a:srgbClr val="9F8B68"/>
                                  </a:solidFill>
                                </a:ln>
                              </pic:spPr>
                            </pic:pic>
                            <wps:wsp>
                              <wps:cNvPr id="1227063" name="Yuvarlatılmış Dikdörtgen 5"/>
                              <wps:cNvSpPr/>
                              <wps:spPr>
                                <a:xfrm>
                                  <a:off x="1323975" y="809625"/>
                                  <a:ext cx="404037" cy="255181"/>
                                </a:xfrm>
                                <a:prstGeom prst="roundRect">
                                  <a:avLst/>
                                </a:prstGeom>
                                <a:gradFill flip="none" rotWithShape="1">
                                  <a:gsLst>
                                    <a:gs pos="0">
                                      <a:srgbClr val="9F8B68"/>
                                    </a:gs>
                                    <a:gs pos="100000">
                                      <a:srgbClr val="A89E88"/>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7064" name="Yuvarlatılmış Dikdörtgen 6"/>
                              <wps:cNvSpPr/>
                              <wps:spPr>
                                <a:xfrm>
                                  <a:off x="1257300" y="962025"/>
                                  <a:ext cx="588779" cy="400050"/>
                                </a:xfrm>
                                <a:prstGeom prst="roundRect">
                                  <a:avLst>
                                    <a:gd name="adj" fmla="val 20833"/>
                                  </a:avLst>
                                </a:prstGeom>
                                <a:gradFill flip="none" rotWithShape="1">
                                  <a:gsLst>
                                    <a:gs pos="0">
                                      <a:srgbClr val="9F8B68"/>
                                    </a:gs>
                                    <a:gs pos="100000">
                                      <a:srgbClr val="A89E88"/>
                                    </a:gs>
                                  </a:gsLst>
                                  <a:lin ang="0" scaled="1"/>
                                  <a:tileRect/>
                                </a:gra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233E99" id="Grup 1227066" o:spid="_x0000_s1026" style="position:absolute;margin-left:86.9pt;margin-top:26.95pt;width:108pt;height:2in;z-index:251687936;mso-width-relative:margin;mso-height-relative:margin" coordsize="32632,435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">
                      <o:lock v:ext="edit" aspectratio="t"/>
                      <v:roundrect id="Yuvarlatılmış Dikdörtgen 5" o:spid="_x0000_s1027" style="position:absolute;left:13239;top:8096;width:4041;height:255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7etcQA&#10;AADgAAAADwAAAGRycy9kb3ducmV2LnhtbERPW2vCMBR+H/gfwhH2NpNV6KQaZQgynwbzgns8a45t&#10;aXNSkkyrv34ZDPb48d0Xq8F24kI+NI41PE8UCOLSmYYrDYf95mkGIkRkg51j0nCjAKvl6GGBhXFX&#10;/qDLLlYihXAoUEMdY19IGcqaLIaJ64kTd3beYkzQV9J4vKZw28lMqVxabDg11NjTuqay3X1bDep9&#10;dmxPn198b9/ut9Ibt8+N0/pxPLzOQUQa4r/4z701aX6Wvah8Cr+HEg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u3rXEAAAA4AAAAA8AAAAAAAAAAAAAAAAAmAIAAGRycy9k&#10;b3ducmV2LnhtbFBLBQYAAAAABAAEAPUAAACJAwAAAAA=&#10;" fillcolor="#9f8b68" stroked="f" strokeweight="1pt">
                        <v:fill color2="#a89e88" rotate="t" angle="90" focus="100%" type="gradient"/>
                        <v:stroke joinstyle="miter"/>
                      </v:roundrect>
                      <v:roundrect id="Yuvarlatılmış Dikdörtgen 6" o:spid="_x0000_s1028" style="position:absolute;left:12573;top:9620;width:5887;height:4000;visibility:visible;mso-wrap-style:square;v-text-anchor:middle" arcsize="1365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hhwMYA&#10;AADgAAAADwAAAGRycy9kb3ducmV2LnhtbERPW2vCMBR+H+w/hDPYy9DU4mrtjDImQtmD4gWfD81Z&#10;WtaclCZq/ffLYLDHj+++WA22FVfqfeNYwWScgCCunG7YKDgdN6MchA/IGlvHpOBOHlbLx4cFFtrd&#10;eE/XQzAihrAvUEEdQldI6auaLPqx64gj9+V6iyHC3kjd4y2G21amSZJJiw3Hhho7+qip+j5crIK5&#10;ec0zk39uy+n6Up5frJyszU6p56fh/Q1EoCH8i//cpY7z03SWZFP4PRQR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hhwMYAAADgAAAADwAAAAAAAAAAAAAAAACYAgAAZHJz&#10;L2Rvd25yZXYueG1sUEsFBgAAAAAEAAQA9QAAAIsDAAAAAA==&#10;" fillcolor="#9f8b68" stroked="f" strokeweight="1pt">
                        <v:fill color2="#a89e88" rotate="t" angle="90" focus="100%" type="gradient"/>
                        <v:stroke joinstyle="miter"/>
                      </v:roundrect>
                    </v:group>
                  </w:pict>
                </mc:Fallback>
              </mc:AlternateContent>
            </w:r>
          </w:p>
          <w:p w14:paraId="72042114" w14:textId="0190EB5C" w:rsidR="009B60B2" w:rsidRDefault="009B60B2">
            <w:pPr>
              <w:pStyle w:val="GvdeMetniGirintisi"/>
              <w:jc w:val="center"/>
              <w:rPr>
                <w:rFonts w:cs="Arial"/>
                <w:bCs w:val="0"/>
                <w:color w:val="333333"/>
                <w:szCs w:val="36"/>
                <w:lang w:val="en-US"/>
              </w:rPr>
            </w:pPr>
          </w:p>
          <w:p w14:paraId="2375E1A5" w14:textId="78563B9B" w:rsidR="009B60B2" w:rsidRDefault="009B60B2">
            <w:pPr>
              <w:pStyle w:val="GvdeMetniGirintisi"/>
              <w:jc w:val="center"/>
              <w:rPr>
                <w:rFonts w:cs="Arial"/>
                <w:bCs w:val="0"/>
                <w:color w:val="333333"/>
                <w:szCs w:val="36"/>
                <w:lang w:val="en-US"/>
              </w:rPr>
            </w:pPr>
            <w:r>
              <w:rPr>
                <w:rFonts w:cs="Arial"/>
                <w:bCs w:val="0"/>
                <w:color w:val="333333"/>
                <w:szCs w:val="36"/>
                <w:lang w:val="en-US"/>
              </w:rPr>
              <w:t>content</w:t>
            </w:r>
          </w:p>
          <w:p w14:paraId="7C5E47A3" w14:textId="2B138C2F" w:rsidR="009B60B2" w:rsidRDefault="00D30B52">
            <w:pPr>
              <w:pStyle w:val="GvdeMetniGirintisi"/>
              <w:jc w:val="center"/>
              <w:rPr>
                <w:rFonts w:cs="Arial"/>
                <w:bCs w:val="0"/>
                <w:color w:val="333333"/>
                <w:szCs w:val="36"/>
                <w:lang w:val="en-US"/>
              </w:rPr>
            </w:pPr>
            <w:r w:rsidRPr="00D30B52">
              <w:rPr>
                <w:rFonts w:cs="Arial"/>
                <w:noProof/>
                <w:color w:val="333333"/>
                <w:szCs w:val="36"/>
                <w:lang w:val="en-GB" w:eastAsia="en-GB"/>
              </w:rPr>
              <w:drawing>
                <wp:anchor distT="0" distB="0" distL="114300" distR="114300" simplePos="0" relativeHeight="251684864" behindDoc="0" locked="0" layoutInCell="1" allowOverlap="1" wp14:anchorId="12209382" wp14:editId="188F52D9">
                  <wp:simplePos x="0" y="0"/>
                  <wp:positionH relativeFrom="column">
                    <wp:posOffset>2491105</wp:posOffset>
                  </wp:positionH>
                  <wp:positionV relativeFrom="paragraph">
                    <wp:posOffset>118745</wp:posOffset>
                  </wp:positionV>
                  <wp:extent cx="2359186" cy="794385"/>
                  <wp:effectExtent l="152400" t="152400" r="365125" b="367665"/>
                  <wp:wrapNone/>
                  <wp:docPr id="778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9" name="Picture 1029"/>
                          <pic:cNvPicPr>
                            <a:picLocks noChangeArrowheads="1"/>
                          </pic:cNvPicPr>
                        </pic:nvPicPr>
                        <pic:blipFill>
                          <a:blip r:embed="rId13">
                            <a:extLst>
                              <a:ext uri="{28A0092B-C50C-407E-A947-70E740481C1C}">
                                <a14:useLocalDpi xmlns:a14="http://schemas.microsoft.com/office/drawing/2010/main" val="0"/>
                              </a:ext>
                            </a:extLst>
                          </a:blip>
                          <a:srcRect r="3450"/>
                          <a:stretch>
                            <a:fillRect/>
                          </a:stretch>
                        </pic:blipFill>
                        <pic:spPr bwMode="auto">
                          <a:xfrm>
                            <a:off x="0" y="0"/>
                            <a:ext cx="2359186" cy="794385"/>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14:sizeRelH relativeFrom="margin">
                    <wp14:pctWidth>0</wp14:pctWidth>
                  </wp14:sizeRelH>
                  <wp14:sizeRelV relativeFrom="margin">
                    <wp14:pctHeight>0</wp14:pctHeight>
                  </wp14:sizeRelV>
                </wp:anchor>
              </w:drawing>
            </w:r>
          </w:p>
          <w:p w14:paraId="47EF2A1B" w14:textId="7B221A24" w:rsidR="009B60B2" w:rsidRDefault="009B60B2">
            <w:pPr>
              <w:pStyle w:val="GvdeMetniGirintisi"/>
              <w:jc w:val="center"/>
              <w:rPr>
                <w:rFonts w:cs="Arial"/>
                <w:bCs w:val="0"/>
                <w:color w:val="333333"/>
                <w:szCs w:val="36"/>
                <w:lang w:val="en-US"/>
              </w:rPr>
            </w:pPr>
          </w:p>
          <w:p w14:paraId="033A1251" w14:textId="7E50F7AE" w:rsidR="003564E1" w:rsidRPr="00071471" w:rsidRDefault="003564E1" w:rsidP="009B60B2">
            <w:pPr>
              <w:pStyle w:val="Datacopertina"/>
              <w:jc w:val="left"/>
              <w:rPr>
                <w:rFonts w:ascii="Century Gothic" w:hAnsi="Century Gothic" w:cs="Arial"/>
                <w:color w:val="333333"/>
                <w:sz w:val="36"/>
                <w:szCs w:val="36"/>
                <w:lang w:val="en-US"/>
              </w:rPr>
            </w:pPr>
          </w:p>
          <w:p w14:paraId="17273C1B" w14:textId="1F9CC468" w:rsidR="007458C8" w:rsidRDefault="007B085B" w:rsidP="0082746E">
            <w:pPr>
              <w:pStyle w:val="Datacopertina"/>
              <w:jc w:val="center"/>
              <w:rPr>
                <w:rFonts w:ascii="Century Gothic" w:hAnsi="Century Gothic" w:cs="Arial"/>
                <w:color w:val="333333"/>
                <w:szCs w:val="24"/>
                <w:lang w:val="en-US"/>
              </w:rPr>
            </w:pPr>
            <w:r w:rsidRPr="00071471">
              <w:rPr>
                <w:rFonts w:ascii="Century Gothic" w:hAnsi="Century Gothic" w:cs="Arial"/>
                <w:color w:val="333333"/>
                <w:szCs w:val="24"/>
                <w:lang w:val="en-US"/>
              </w:rPr>
              <w:t xml:space="preserve">                                     </w:t>
            </w:r>
          </w:p>
          <w:p w14:paraId="771AE3C4" w14:textId="329BD73B" w:rsidR="003564E1" w:rsidRDefault="007458C8" w:rsidP="007B085B">
            <w:pPr>
              <w:pStyle w:val="Datacopertina"/>
              <w:tabs>
                <w:tab w:val="left" w:pos="3880"/>
              </w:tabs>
              <w:jc w:val="left"/>
              <w:rPr>
                <w:rFonts w:cs="Tahoma"/>
                <w:b/>
                <w:color w:val="333333"/>
                <w:szCs w:val="24"/>
                <w:lang w:val="en-US"/>
              </w:rPr>
            </w:pPr>
            <w:r>
              <w:rPr>
                <w:rFonts w:ascii="Century Gothic" w:hAnsi="Century Gothic" w:cs="Arial"/>
                <w:color w:val="333333"/>
                <w:szCs w:val="24"/>
                <w:lang w:val="en-US"/>
              </w:rPr>
              <w:t xml:space="preserve">                                        </w:t>
            </w:r>
          </w:p>
          <w:p w14:paraId="4CE056A9" w14:textId="27F80101" w:rsidR="009B60B2" w:rsidRDefault="009B60B2" w:rsidP="007B085B">
            <w:pPr>
              <w:pStyle w:val="Datacopertina"/>
              <w:tabs>
                <w:tab w:val="left" w:pos="3880"/>
              </w:tabs>
              <w:jc w:val="left"/>
              <w:rPr>
                <w:rFonts w:cs="Tahoma"/>
                <w:b/>
                <w:color w:val="333333"/>
                <w:szCs w:val="24"/>
                <w:lang w:val="en-US"/>
              </w:rPr>
            </w:pPr>
          </w:p>
          <w:p w14:paraId="7F023B68" w14:textId="4F6167EA" w:rsidR="007458C8" w:rsidRDefault="003564E1" w:rsidP="003564E1">
            <w:pPr>
              <w:tabs>
                <w:tab w:val="left" w:pos="1134"/>
              </w:tabs>
              <w:spacing w:line="288" w:lineRule="auto"/>
              <w:ind w:left="993" w:hanging="993"/>
              <w:jc w:val="center"/>
              <w:rPr>
                <w:rFonts w:cs="Times New Roman"/>
                <w:b/>
              </w:rPr>
            </w:pPr>
            <w:r w:rsidRPr="00071471">
              <w:rPr>
                <w:rFonts w:cs="Times New Roman"/>
                <w:b/>
              </w:rPr>
              <w:t xml:space="preserve"> </w:t>
            </w:r>
          </w:p>
          <w:p w14:paraId="5DA0BD4E" w14:textId="133C775C" w:rsidR="003564E1" w:rsidRPr="007458C8" w:rsidRDefault="007458C8" w:rsidP="007458C8">
            <w:pPr>
              <w:tabs>
                <w:tab w:val="left" w:pos="1134"/>
              </w:tabs>
              <w:spacing w:line="288" w:lineRule="auto"/>
              <w:ind w:left="993" w:hanging="993"/>
              <w:rPr>
                <w:rFonts w:cs="Arial"/>
                <w:color w:val="333333"/>
                <w:sz w:val="36"/>
                <w:szCs w:val="36"/>
              </w:rPr>
            </w:pPr>
            <w:r>
              <w:rPr>
                <w:rFonts w:cs="Times New Roman"/>
                <w:b/>
              </w:rPr>
              <w:t xml:space="preserve">                                      </w:t>
            </w:r>
            <w:r w:rsidR="00071471" w:rsidRPr="007458C8">
              <w:rPr>
                <w:rFonts w:cs="Times New Roman"/>
                <w:b/>
              </w:rPr>
              <w:t>Author</w:t>
            </w:r>
            <w:r w:rsidR="003564E1" w:rsidRPr="007458C8">
              <w:rPr>
                <w:rFonts w:cs="Times New Roman"/>
                <w:b/>
              </w:rPr>
              <w:t xml:space="preserve">: </w:t>
            </w:r>
            <w:r w:rsidR="0028307A">
              <w:rPr>
                <w:rFonts w:cs="Times New Roman"/>
                <w:b/>
              </w:rPr>
              <w:t>Dr. Fatih BARUTÇU</w:t>
            </w:r>
          </w:p>
          <w:p w14:paraId="47CD7458" w14:textId="77777777" w:rsidR="007458C8" w:rsidRPr="00071471" w:rsidRDefault="007458C8" w:rsidP="00071471">
            <w:pPr>
              <w:pStyle w:val="Datacopertina"/>
              <w:jc w:val="left"/>
              <w:rPr>
                <w:rFonts w:ascii="Century Gothic" w:hAnsi="Century Gothic" w:cs="Tahoma"/>
                <w:sz w:val="22"/>
                <w:szCs w:val="24"/>
                <w:lang w:val="en-US"/>
              </w:rPr>
            </w:pPr>
          </w:p>
          <w:p w14:paraId="11957DE4" w14:textId="77777777" w:rsidR="007458C8" w:rsidRPr="009B60B2" w:rsidRDefault="007458C8" w:rsidP="007458C8">
            <w:pPr>
              <w:pStyle w:val="stbilgi"/>
              <w:tabs>
                <w:tab w:val="left" w:pos="1260"/>
                <w:tab w:val="left" w:pos="2580"/>
                <w:tab w:val="left" w:pos="2985"/>
              </w:tabs>
              <w:spacing w:after="120"/>
              <w:rPr>
                <w:b/>
                <w:bCs/>
                <w:color w:val="385623" w:themeColor="accent6" w:themeShade="80"/>
                <w:sz w:val="22"/>
                <w:szCs w:val="22"/>
                <w:lang w:val="en-US"/>
              </w:rPr>
            </w:pPr>
          </w:p>
          <w:p w14:paraId="6ECB0EC3" w14:textId="77777777" w:rsidR="007458C8" w:rsidRPr="009B60B2" w:rsidRDefault="007458C8" w:rsidP="007458C8">
            <w:pPr>
              <w:pStyle w:val="Datacopertina"/>
              <w:jc w:val="center"/>
              <w:rPr>
                <w:rFonts w:cs="Tahoma"/>
                <w:b/>
                <w:sz w:val="28"/>
                <w:szCs w:val="28"/>
                <w:lang w:val="en-US"/>
              </w:rPr>
            </w:pPr>
            <w:r w:rsidRPr="009B60B2">
              <w:rPr>
                <w:rFonts w:cs="Tahoma"/>
                <w:b/>
                <w:sz w:val="28"/>
                <w:szCs w:val="28"/>
                <w:lang w:val="en-US"/>
              </w:rPr>
              <w:t>2017</w:t>
            </w:r>
          </w:p>
          <w:p w14:paraId="5ECDD448" w14:textId="77777777" w:rsidR="009A7C96" w:rsidRPr="007458C8" w:rsidRDefault="009A7C96" w:rsidP="003564E1">
            <w:pPr>
              <w:pStyle w:val="Datacopertina"/>
              <w:tabs>
                <w:tab w:val="left" w:pos="3135"/>
              </w:tabs>
              <w:jc w:val="left"/>
              <w:rPr>
                <w:rFonts w:ascii="Century Gothic" w:hAnsi="Century Gothic" w:cs="Tahoma"/>
                <w:sz w:val="22"/>
                <w:lang w:val="en-US"/>
              </w:rPr>
            </w:pPr>
          </w:p>
          <w:p w14:paraId="5AE2BF30" w14:textId="77777777" w:rsidR="007458C8" w:rsidRDefault="007458C8" w:rsidP="007458C8">
            <w:pPr>
              <w:pStyle w:val="stbilgi"/>
              <w:tabs>
                <w:tab w:val="left" w:pos="1260"/>
                <w:tab w:val="left" w:pos="2580"/>
                <w:tab w:val="left" w:pos="2985"/>
              </w:tabs>
              <w:spacing w:after="120"/>
              <w:jc w:val="center"/>
              <w:rPr>
                <w:b/>
                <w:bCs/>
                <w:color w:val="385623" w:themeColor="accent6" w:themeShade="80"/>
                <w:sz w:val="22"/>
                <w:szCs w:val="22"/>
                <w:lang w:val="en-US"/>
              </w:rPr>
            </w:pPr>
          </w:p>
          <w:p w14:paraId="38764A1C" w14:textId="460C248B" w:rsidR="007458C8" w:rsidRDefault="007458C8" w:rsidP="007458C8">
            <w:pPr>
              <w:pStyle w:val="stbilgi"/>
              <w:tabs>
                <w:tab w:val="left" w:pos="1260"/>
                <w:tab w:val="left" w:pos="2580"/>
                <w:tab w:val="left" w:pos="2985"/>
              </w:tabs>
              <w:spacing w:after="120"/>
              <w:jc w:val="center"/>
              <w:rPr>
                <w:b/>
                <w:bCs/>
                <w:color w:val="385623" w:themeColor="accent6" w:themeShade="80"/>
                <w:sz w:val="22"/>
                <w:szCs w:val="22"/>
                <w:lang w:val="en-US"/>
              </w:rPr>
            </w:pPr>
            <w:r w:rsidRPr="009B60B2">
              <w:rPr>
                <w:b/>
                <w:bCs/>
                <w:color w:val="385623" w:themeColor="accent6" w:themeShade="80"/>
                <w:sz w:val="22"/>
                <w:szCs w:val="22"/>
                <w:lang w:val="en-US"/>
              </w:rPr>
              <w:t>Boosting Adult System Education In Agriculture - AGRI BASE</w:t>
            </w:r>
          </w:p>
          <w:p w14:paraId="1BD8582B" w14:textId="729E90D0" w:rsidR="00F639BB" w:rsidRPr="009B60B2" w:rsidRDefault="009B60B2" w:rsidP="00CF15F2">
            <w:pPr>
              <w:pStyle w:val="Datacopertina"/>
              <w:jc w:val="center"/>
              <w:rPr>
                <w:rFonts w:ascii="Century Gothic" w:hAnsi="Century Gothic" w:cs="Tahoma"/>
                <w:sz w:val="22"/>
                <w:lang w:val="en-US"/>
              </w:rPr>
            </w:pPr>
            <w:r w:rsidRPr="009B60B2">
              <w:rPr>
                <w:b/>
                <w:bCs/>
                <w:color w:val="385623" w:themeColor="accent6" w:themeShade="80"/>
                <w:sz w:val="22"/>
                <w:szCs w:val="22"/>
                <w:lang w:val="en-US"/>
              </w:rPr>
              <w:t>Erasmus+ K2 Action Strategic Partnership</w:t>
            </w:r>
          </w:p>
        </w:tc>
      </w:tr>
    </w:tbl>
    <w:p w14:paraId="0815A5B6" w14:textId="77777777" w:rsidR="00F639BB" w:rsidRPr="009B60B2" w:rsidRDefault="00F639BB">
      <w:pPr>
        <w:spacing w:line="240" w:lineRule="auto"/>
        <w:sectPr w:rsidR="00F639BB" w:rsidRPr="009B60B2" w:rsidSect="002F0B96">
          <w:headerReference w:type="default" r:id="rId14"/>
          <w:pgSz w:w="11906" w:h="16838" w:code="9"/>
          <w:pgMar w:top="1418" w:right="1418" w:bottom="1418" w:left="1418" w:header="709" w:footer="709" w:gutter="0"/>
          <w:pgNumType w:fmt="upperRoman" w:start="1"/>
          <w:cols w:space="708"/>
          <w:titlePg/>
          <w:docGrid w:linePitch="360"/>
        </w:sectPr>
      </w:pPr>
    </w:p>
    <w:p w14:paraId="4182F78E" w14:textId="2E096C3B" w:rsidR="00F639BB" w:rsidRPr="0075620B" w:rsidRDefault="009B60B2" w:rsidP="00B97526">
      <w:pPr>
        <w:pStyle w:val="Balk1"/>
        <w:numPr>
          <w:ilvl w:val="0"/>
          <w:numId w:val="0"/>
        </w:numPr>
        <w:ind w:left="431" w:hanging="431"/>
        <w:rPr>
          <w:rStyle w:val="KitapBal"/>
        </w:rPr>
      </w:pPr>
      <w:bookmarkStart w:id="2" w:name="_Toc472511850"/>
      <w:bookmarkStart w:id="3" w:name="_Toc481649004"/>
      <w:r>
        <w:rPr>
          <w:rStyle w:val="KitapBal"/>
        </w:rPr>
        <w:lastRenderedPageBreak/>
        <w:t>Table of contents</w:t>
      </w:r>
      <w:bookmarkEnd w:id="2"/>
      <w:bookmarkEnd w:id="3"/>
    </w:p>
    <w:p w14:paraId="59DE8B61" w14:textId="77777777" w:rsidR="00161899" w:rsidRDefault="00161899" w:rsidP="0082387F">
      <w:pPr>
        <w:tabs>
          <w:tab w:val="left" w:pos="1120"/>
        </w:tabs>
      </w:pPr>
    </w:p>
    <w:p w14:paraId="4EEAF12C" w14:textId="77777777" w:rsidR="00B64F6B" w:rsidRDefault="007271D5">
      <w:pPr>
        <w:pStyle w:val="T1"/>
        <w:tabs>
          <w:tab w:val="right" w:leader="dot" w:pos="9060"/>
        </w:tabs>
        <w:rPr>
          <w:rFonts w:asciiTheme="minorHAnsi" w:eastAsiaTheme="minorEastAsia" w:hAnsiTheme="minorHAnsi" w:cstheme="minorBidi"/>
          <w:b w:val="0"/>
          <w:bCs w:val="0"/>
          <w:noProof/>
          <w:color w:val="auto"/>
          <w:sz w:val="22"/>
          <w:szCs w:val="22"/>
          <w:lang w:val="en-GB" w:eastAsia="en-GB"/>
        </w:rPr>
      </w:pPr>
      <w:r>
        <w:rPr>
          <w:rFonts w:asciiTheme="minorHAnsi" w:hAnsiTheme="minorHAnsi"/>
          <w:b w:val="0"/>
          <w:sz w:val="20"/>
        </w:rPr>
        <w:fldChar w:fldCharType="begin"/>
      </w:r>
      <w:r>
        <w:rPr>
          <w:rFonts w:asciiTheme="minorHAnsi" w:hAnsiTheme="minorHAnsi"/>
          <w:b w:val="0"/>
          <w:sz w:val="20"/>
        </w:rPr>
        <w:instrText xml:space="preserve"> TOC \o "1-3" \h \z \u </w:instrText>
      </w:r>
      <w:r>
        <w:rPr>
          <w:rFonts w:asciiTheme="minorHAnsi" w:hAnsiTheme="minorHAnsi"/>
          <w:b w:val="0"/>
          <w:sz w:val="20"/>
        </w:rPr>
        <w:fldChar w:fldCharType="separate"/>
      </w:r>
      <w:hyperlink w:anchor="_Toc481649004" w:history="1">
        <w:r w:rsidR="00B64F6B" w:rsidRPr="0038094E">
          <w:rPr>
            <w:rStyle w:val="Kpr"/>
            <w:noProof/>
          </w:rPr>
          <w:t>Table of contents</w:t>
        </w:r>
        <w:r w:rsidR="00B64F6B">
          <w:rPr>
            <w:noProof/>
            <w:webHidden/>
          </w:rPr>
          <w:tab/>
        </w:r>
        <w:r w:rsidR="00B64F6B">
          <w:rPr>
            <w:noProof/>
            <w:webHidden/>
          </w:rPr>
          <w:fldChar w:fldCharType="begin"/>
        </w:r>
        <w:r w:rsidR="00B64F6B">
          <w:rPr>
            <w:noProof/>
            <w:webHidden/>
          </w:rPr>
          <w:instrText xml:space="preserve"> PAGEREF _Toc481649004 \h </w:instrText>
        </w:r>
        <w:r w:rsidR="00B64F6B">
          <w:rPr>
            <w:noProof/>
            <w:webHidden/>
          </w:rPr>
        </w:r>
        <w:r w:rsidR="00B64F6B">
          <w:rPr>
            <w:noProof/>
            <w:webHidden/>
          </w:rPr>
          <w:fldChar w:fldCharType="separate"/>
        </w:r>
        <w:r w:rsidR="00B64F6B">
          <w:rPr>
            <w:noProof/>
            <w:webHidden/>
          </w:rPr>
          <w:t>1</w:t>
        </w:r>
        <w:r w:rsidR="00B64F6B">
          <w:rPr>
            <w:noProof/>
            <w:webHidden/>
          </w:rPr>
          <w:fldChar w:fldCharType="end"/>
        </w:r>
      </w:hyperlink>
    </w:p>
    <w:p w14:paraId="26330BA3" w14:textId="77777777" w:rsidR="00B64F6B" w:rsidRDefault="00B64F6B">
      <w:pPr>
        <w:pStyle w:val="T1"/>
        <w:tabs>
          <w:tab w:val="right" w:leader="dot" w:pos="9060"/>
        </w:tabs>
        <w:rPr>
          <w:rFonts w:asciiTheme="minorHAnsi" w:eastAsiaTheme="minorEastAsia" w:hAnsiTheme="minorHAnsi" w:cstheme="minorBidi"/>
          <w:b w:val="0"/>
          <w:bCs w:val="0"/>
          <w:noProof/>
          <w:color w:val="auto"/>
          <w:sz w:val="22"/>
          <w:szCs w:val="22"/>
          <w:lang w:val="en-GB" w:eastAsia="en-GB"/>
        </w:rPr>
      </w:pPr>
      <w:hyperlink w:anchor="_Toc481649005" w:history="1">
        <w:r w:rsidRPr="0038094E">
          <w:rPr>
            <w:rStyle w:val="Kpr"/>
            <w:noProof/>
          </w:rPr>
          <w:t>Descriptions</w:t>
        </w:r>
        <w:r>
          <w:rPr>
            <w:noProof/>
            <w:webHidden/>
          </w:rPr>
          <w:tab/>
        </w:r>
        <w:r>
          <w:rPr>
            <w:noProof/>
            <w:webHidden/>
          </w:rPr>
          <w:fldChar w:fldCharType="begin"/>
        </w:r>
        <w:r>
          <w:rPr>
            <w:noProof/>
            <w:webHidden/>
          </w:rPr>
          <w:instrText xml:space="preserve"> PAGEREF _Toc481649005 \h </w:instrText>
        </w:r>
        <w:r>
          <w:rPr>
            <w:noProof/>
            <w:webHidden/>
          </w:rPr>
        </w:r>
        <w:r>
          <w:rPr>
            <w:noProof/>
            <w:webHidden/>
          </w:rPr>
          <w:fldChar w:fldCharType="separate"/>
        </w:r>
        <w:r>
          <w:rPr>
            <w:noProof/>
            <w:webHidden/>
          </w:rPr>
          <w:t>1</w:t>
        </w:r>
        <w:r>
          <w:rPr>
            <w:noProof/>
            <w:webHidden/>
          </w:rPr>
          <w:fldChar w:fldCharType="end"/>
        </w:r>
      </w:hyperlink>
    </w:p>
    <w:p w14:paraId="0F524036" w14:textId="77777777" w:rsidR="00B64F6B" w:rsidRDefault="00B64F6B">
      <w:pPr>
        <w:pStyle w:val="T1"/>
        <w:tabs>
          <w:tab w:val="left" w:pos="480"/>
          <w:tab w:val="right" w:leader="dot" w:pos="9060"/>
        </w:tabs>
        <w:rPr>
          <w:rFonts w:asciiTheme="minorHAnsi" w:eastAsiaTheme="minorEastAsia" w:hAnsiTheme="minorHAnsi" w:cstheme="minorBidi"/>
          <w:b w:val="0"/>
          <w:bCs w:val="0"/>
          <w:noProof/>
          <w:color w:val="auto"/>
          <w:sz w:val="22"/>
          <w:szCs w:val="22"/>
          <w:lang w:val="en-GB" w:eastAsia="en-GB"/>
        </w:rPr>
      </w:pPr>
      <w:hyperlink w:anchor="_Toc481649006" w:history="1">
        <w:r w:rsidRPr="0038094E">
          <w:rPr>
            <w:rStyle w:val="Kpr"/>
            <w:noProof/>
          </w:rPr>
          <w:t>1.</w:t>
        </w:r>
        <w:r>
          <w:rPr>
            <w:rFonts w:asciiTheme="minorHAnsi" w:eastAsiaTheme="minorEastAsia" w:hAnsiTheme="minorHAnsi" w:cstheme="minorBidi"/>
            <w:b w:val="0"/>
            <w:bCs w:val="0"/>
            <w:noProof/>
            <w:color w:val="auto"/>
            <w:sz w:val="22"/>
            <w:szCs w:val="22"/>
            <w:lang w:val="en-GB" w:eastAsia="en-GB"/>
          </w:rPr>
          <w:tab/>
        </w:r>
        <w:r w:rsidRPr="0038094E">
          <w:rPr>
            <w:rStyle w:val="Kpr"/>
            <w:noProof/>
          </w:rPr>
          <w:t>Introduction</w:t>
        </w:r>
        <w:r>
          <w:rPr>
            <w:noProof/>
            <w:webHidden/>
          </w:rPr>
          <w:tab/>
        </w:r>
        <w:r>
          <w:rPr>
            <w:noProof/>
            <w:webHidden/>
          </w:rPr>
          <w:fldChar w:fldCharType="begin"/>
        </w:r>
        <w:r>
          <w:rPr>
            <w:noProof/>
            <w:webHidden/>
          </w:rPr>
          <w:instrText xml:space="preserve"> PAGEREF _Toc481649006 \h </w:instrText>
        </w:r>
        <w:r>
          <w:rPr>
            <w:noProof/>
            <w:webHidden/>
          </w:rPr>
        </w:r>
        <w:r>
          <w:rPr>
            <w:noProof/>
            <w:webHidden/>
          </w:rPr>
          <w:fldChar w:fldCharType="separate"/>
        </w:r>
        <w:r>
          <w:rPr>
            <w:noProof/>
            <w:webHidden/>
          </w:rPr>
          <w:t>2</w:t>
        </w:r>
        <w:r>
          <w:rPr>
            <w:noProof/>
            <w:webHidden/>
          </w:rPr>
          <w:fldChar w:fldCharType="end"/>
        </w:r>
      </w:hyperlink>
    </w:p>
    <w:p w14:paraId="617622D8" w14:textId="77777777" w:rsidR="00B64F6B" w:rsidRDefault="00B64F6B">
      <w:pPr>
        <w:pStyle w:val="T1"/>
        <w:tabs>
          <w:tab w:val="left" w:pos="480"/>
          <w:tab w:val="right" w:leader="dot" w:pos="9060"/>
        </w:tabs>
        <w:rPr>
          <w:rFonts w:asciiTheme="minorHAnsi" w:eastAsiaTheme="minorEastAsia" w:hAnsiTheme="minorHAnsi" w:cstheme="minorBidi"/>
          <w:b w:val="0"/>
          <w:bCs w:val="0"/>
          <w:noProof/>
          <w:color w:val="auto"/>
          <w:sz w:val="22"/>
          <w:szCs w:val="22"/>
          <w:lang w:val="en-GB" w:eastAsia="en-GB"/>
        </w:rPr>
      </w:pPr>
      <w:hyperlink w:anchor="_Toc481649007" w:history="1">
        <w:r w:rsidRPr="0038094E">
          <w:rPr>
            <w:rStyle w:val="Kpr"/>
            <w:noProof/>
          </w:rPr>
          <w:t>2.</w:t>
        </w:r>
        <w:r>
          <w:rPr>
            <w:rFonts w:asciiTheme="minorHAnsi" w:eastAsiaTheme="minorEastAsia" w:hAnsiTheme="minorHAnsi" w:cstheme="minorBidi"/>
            <w:b w:val="0"/>
            <w:bCs w:val="0"/>
            <w:noProof/>
            <w:color w:val="auto"/>
            <w:sz w:val="22"/>
            <w:szCs w:val="22"/>
            <w:lang w:val="en-GB" w:eastAsia="en-GB"/>
          </w:rPr>
          <w:tab/>
        </w:r>
        <w:r w:rsidRPr="0038094E">
          <w:rPr>
            <w:rStyle w:val="Kpr"/>
            <w:noProof/>
          </w:rPr>
          <w:t>The Factors Affacting Spraying Quality</w:t>
        </w:r>
        <w:r>
          <w:rPr>
            <w:noProof/>
            <w:webHidden/>
          </w:rPr>
          <w:tab/>
        </w:r>
        <w:r>
          <w:rPr>
            <w:noProof/>
            <w:webHidden/>
          </w:rPr>
          <w:fldChar w:fldCharType="begin"/>
        </w:r>
        <w:r>
          <w:rPr>
            <w:noProof/>
            <w:webHidden/>
          </w:rPr>
          <w:instrText xml:space="preserve"> PAGEREF _Toc481649007 \h </w:instrText>
        </w:r>
        <w:r>
          <w:rPr>
            <w:noProof/>
            <w:webHidden/>
          </w:rPr>
        </w:r>
        <w:r>
          <w:rPr>
            <w:noProof/>
            <w:webHidden/>
          </w:rPr>
          <w:fldChar w:fldCharType="separate"/>
        </w:r>
        <w:r>
          <w:rPr>
            <w:noProof/>
            <w:webHidden/>
          </w:rPr>
          <w:t>5</w:t>
        </w:r>
        <w:r>
          <w:rPr>
            <w:noProof/>
            <w:webHidden/>
          </w:rPr>
          <w:fldChar w:fldCharType="end"/>
        </w:r>
      </w:hyperlink>
    </w:p>
    <w:p w14:paraId="0C23A066" w14:textId="77777777" w:rsidR="00B64F6B" w:rsidRDefault="00B64F6B">
      <w:pPr>
        <w:pStyle w:val="T1"/>
        <w:tabs>
          <w:tab w:val="left" w:pos="480"/>
          <w:tab w:val="right" w:leader="dot" w:pos="9060"/>
        </w:tabs>
        <w:rPr>
          <w:rFonts w:asciiTheme="minorHAnsi" w:eastAsiaTheme="minorEastAsia" w:hAnsiTheme="minorHAnsi" w:cstheme="minorBidi"/>
          <w:b w:val="0"/>
          <w:bCs w:val="0"/>
          <w:noProof/>
          <w:color w:val="auto"/>
          <w:sz w:val="22"/>
          <w:szCs w:val="22"/>
          <w:lang w:val="en-GB" w:eastAsia="en-GB"/>
        </w:rPr>
      </w:pPr>
      <w:hyperlink w:anchor="_Toc481649008" w:history="1">
        <w:r w:rsidRPr="0038094E">
          <w:rPr>
            <w:rStyle w:val="Kpr"/>
            <w:noProof/>
          </w:rPr>
          <w:t>3.</w:t>
        </w:r>
        <w:r>
          <w:rPr>
            <w:rFonts w:asciiTheme="minorHAnsi" w:eastAsiaTheme="minorEastAsia" w:hAnsiTheme="minorHAnsi" w:cstheme="minorBidi"/>
            <w:b w:val="0"/>
            <w:bCs w:val="0"/>
            <w:noProof/>
            <w:color w:val="auto"/>
            <w:sz w:val="22"/>
            <w:szCs w:val="22"/>
            <w:lang w:val="en-GB" w:eastAsia="en-GB"/>
          </w:rPr>
          <w:tab/>
        </w:r>
        <w:r w:rsidRPr="0038094E">
          <w:rPr>
            <w:rStyle w:val="Kpr"/>
            <w:noProof/>
          </w:rPr>
          <w:t>Optimization Strategies</w:t>
        </w:r>
        <w:r>
          <w:rPr>
            <w:noProof/>
            <w:webHidden/>
          </w:rPr>
          <w:tab/>
        </w:r>
        <w:r>
          <w:rPr>
            <w:noProof/>
            <w:webHidden/>
          </w:rPr>
          <w:fldChar w:fldCharType="begin"/>
        </w:r>
        <w:r>
          <w:rPr>
            <w:noProof/>
            <w:webHidden/>
          </w:rPr>
          <w:instrText xml:space="preserve"> PAGEREF _Toc481649008 \h </w:instrText>
        </w:r>
        <w:r>
          <w:rPr>
            <w:noProof/>
            <w:webHidden/>
          </w:rPr>
        </w:r>
        <w:r>
          <w:rPr>
            <w:noProof/>
            <w:webHidden/>
          </w:rPr>
          <w:fldChar w:fldCharType="separate"/>
        </w:r>
        <w:r>
          <w:rPr>
            <w:noProof/>
            <w:webHidden/>
          </w:rPr>
          <w:t>9</w:t>
        </w:r>
        <w:r>
          <w:rPr>
            <w:noProof/>
            <w:webHidden/>
          </w:rPr>
          <w:fldChar w:fldCharType="end"/>
        </w:r>
      </w:hyperlink>
    </w:p>
    <w:p w14:paraId="4DCD1A0F" w14:textId="77777777" w:rsidR="00B64F6B" w:rsidRDefault="00B64F6B">
      <w:pPr>
        <w:pStyle w:val="T1"/>
        <w:tabs>
          <w:tab w:val="left" w:pos="480"/>
          <w:tab w:val="right" w:leader="dot" w:pos="9060"/>
        </w:tabs>
        <w:rPr>
          <w:rFonts w:asciiTheme="minorHAnsi" w:eastAsiaTheme="minorEastAsia" w:hAnsiTheme="minorHAnsi" w:cstheme="minorBidi"/>
          <w:b w:val="0"/>
          <w:bCs w:val="0"/>
          <w:noProof/>
          <w:color w:val="auto"/>
          <w:sz w:val="22"/>
          <w:szCs w:val="22"/>
          <w:lang w:val="en-GB" w:eastAsia="en-GB"/>
        </w:rPr>
      </w:pPr>
      <w:hyperlink w:anchor="_Toc481649009" w:history="1">
        <w:r w:rsidRPr="0038094E">
          <w:rPr>
            <w:rStyle w:val="Kpr"/>
            <w:noProof/>
          </w:rPr>
          <w:t>4.</w:t>
        </w:r>
        <w:r>
          <w:rPr>
            <w:rFonts w:asciiTheme="minorHAnsi" w:eastAsiaTheme="minorEastAsia" w:hAnsiTheme="minorHAnsi" w:cstheme="minorBidi"/>
            <w:b w:val="0"/>
            <w:bCs w:val="0"/>
            <w:noProof/>
            <w:color w:val="auto"/>
            <w:sz w:val="22"/>
            <w:szCs w:val="22"/>
            <w:lang w:val="en-GB" w:eastAsia="en-GB"/>
          </w:rPr>
          <w:tab/>
        </w:r>
        <w:r w:rsidRPr="0038094E">
          <w:rPr>
            <w:rStyle w:val="Kpr"/>
            <w:noProof/>
          </w:rPr>
          <w:t>Sprayers</w:t>
        </w:r>
        <w:r>
          <w:rPr>
            <w:noProof/>
            <w:webHidden/>
          </w:rPr>
          <w:tab/>
        </w:r>
        <w:r>
          <w:rPr>
            <w:noProof/>
            <w:webHidden/>
          </w:rPr>
          <w:fldChar w:fldCharType="begin"/>
        </w:r>
        <w:r>
          <w:rPr>
            <w:noProof/>
            <w:webHidden/>
          </w:rPr>
          <w:instrText xml:space="preserve"> PAGEREF _Toc481649009 \h </w:instrText>
        </w:r>
        <w:r>
          <w:rPr>
            <w:noProof/>
            <w:webHidden/>
          </w:rPr>
        </w:r>
        <w:r>
          <w:rPr>
            <w:noProof/>
            <w:webHidden/>
          </w:rPr>
          <w:fldChar w:fldCharType="separate"/>
        </w:r>
        <w:r>
          <w:rPr>
            <w:noProof/>
            <w:webHidden/>
          </w:rPr>
          <w:t>11</w:t>
        </w:r>
        <w:r>
          <w:rPr>
            <w:noProof/>
            <w:webHidden/>
          </w:rPr>
          <w:fldChar w:fldCharType="end"/>
        </w:r>
      </w:hyperlink>
    </w:p>
    <w:p w14:paraId="506D8358" w14:textId="77777777" w:rsidR="00B64F6B" w:rsidRDefault="00B64F6B">
      <w:pPr>
        <w:pStyle w:val="T2"/>
        <w:tabs>
          <w:tab w:val="left" w:pos="960"/>
          <w:tab w:val="right" w:leader="dot" w:pos="9060"/>
        </w:tabs>
        <w:rPr>
          <w:rFonts w:asciiTheme="minorHAnsi" w:eastAsiaTheme="minorEastAsia" w:hAnsiTheme="minorHAnsi" w:cstheme="minorBidi"/>
          <w:noProof/>
          <w:color w:val="auto"/>
          <w:sz w:val="22"/>
          <w:szCs w:val="22"/>
          <w:lang w:val="en-GB" w:eastAsia="en-GB"/>
        </w:rPr>
      </w:pPr>
      <w:hyperlink w:anchor="_Toc481649010" w:history="1">
        <w:r w:rsidRPr="0038094E">
          <w:rPr>
            <w:rStyle w:val="Kpr"/>
            <w:noProof/>
          </w:rPr>
          <w:t>4.1.</w:t>
        </w:r>
        <w:r>
          <w:rPr>
            <w:rFonts w:asciiTheme="minorHAnsi" w:eastAsiaTheme="minorEastAsia" w:hAnsiTheme="minorHAnsi" w:cstheme="minorBidi"/>
            <w:noProof/>
            <w:color w:val="auto"/>
            <w:sz w:val="22"/>
            <w:szCs w:val="22"/>
            <w:lang w:val="en-GB" w:eastAsia="en-GB"/>
          </w:rPr>
          <w:tab/>
        </w:r>
        <w:r w:rsidRPr="0038094E">
          <w:rPr>
            <w:rStyle w:val="Kpr"/>
            <w:noProof/>
          </w:rPr>
          <w:t>Sprayer Components</w:t>
        </w:r>
        <w:r>
          <w:rPr>
            <w:noProof/>
            <w:webHidden/>
          </w:rPr>
          <w:tab/>
        </w:r>
        <w:r>
          <w:rPr>
            <w:noProof/>
            <w:webHidden/>
          </w:rPr>
          <w:fldChar w:fldCharType="begin"/>
        </w:r>
        <w:r>
          <w:rPr>
            <w:noProof/>
            <w:webHidden/>
          </w:rPr>
          <w:instrText xml:space="preserve"> PAGEREF _Toc481649010 \h </w:instrText>
        </w:r>
        <w:r>
          <w:rPr>
            <w:noProof/>
            <w:webHidden/>
          </w:rPr>
        </w:r>
        <w:r>
          <w:rPr>
            <w:noProof/>
            <w:webHidden/>
          </w:rPr>
          <w:fldChar w:fldCharType="separate"/>
        </w:r>
        <w:r>
          <w:rPr>
            <w:noProof/>
            <w:webHidden/>
          </w:rPr>
          <w:t>12</w:t>
        </w:r>
        <w:r>
          <w:rPr>
            <w:noProof/>
            <w:webHidden/>
          </w:rPr>
          <w:fldChar w:fldCharType="end"/>
        </w:r>
      </w:hyperlink>
    </w:p>
    <w:p w14:paraId="1454B544" w14:textId="77777777" w:rsidR="00B64F6B" w:rsidRDefault="00B64F6B">
      <w:pPr>
        <w:pStyle w:val="T2"/>
        <w:tabs>
          <w:tab w:val="left" w:pos="960"/>
          <w:tab w:val="right" w:leader="dot" w:pos="9060"/>
        </w:tabs>
        <w:rPr>
          <w:rFonts w:asciiTheme="minorHAnsi" w:eastAsiaTheme="minorEastAsia" w:hAnsiTheme="minorHAnsi" w:cstheme="minorBidi"/>
          <w:noProof/>
          <w:color w:val="auto"/>
          <w:sz w:val="22"/>
          <w:szCs w:val="22"/>
          <w:lang w:val="en-GB" w:eastAsia="en-GB"/>
        </w:rPr>
      </w:pPr>
      <w:hyperlink w:anchor="_Toc481649011" w:history="1">
        <w:r w:rsidRPr="0038094E">
          <w:rPr>
            <w:rStyle w:val="Kpr"/>
            <w:noProof/>
          </w:rPr>
          <w:t>4.2.</w:t>
        </w:r>
        <w:r>
          <w:rPr>
            <w:rFonts w:asciiTheme="minorHAnsi" w:eastAsiaTheme="minorEastAsia" w:hAnsiTheme="minorHAnsi" w:cstheme="minorBidi"/>
            <w:noProof/>
            <w:color w:val="auto"/>
            <w:sz w:val="22"/>
            <w:szCs w:val="22"/>
            <w:lang w:val="en-GB" w:eastAsia="en-GB"/>
          </w:rPr>
          <w:tab/>
        </w:r>
        <w:r w:rsidRPr="0038094E">
          <w:rPr>
            <w:rStyle w:val="Kpr"/>
            <w:noProof/>
          </w:rPr>
          <w:t>Calibration and Operation</w:t>
        </w:r>
        <w:r>
          <w:rPr>
            <w:noProof/>
            <w:webHidden/>
          </w:rPr>
          <w:tab/>
        </w:r>
        <w:r>
          <w:rPr>
            <w:noProof/>
            <w:webHidden/>
          </w:rPr>
          <w:fldChar w:fldCharType="begin"/>
        </w:r>
        <w:r>
          <w:rPr>
            <w:noProof/>
            <w:webHidden/>
          </w:rPr>
          <w:instrText xml:space="preserve"> PAGEREF _Toc481649011 \h </w:instrText>
        </w:r>
        <w:r>
          <w:rPr>
            <w:noProof/>
            <w:webHidden/>
          </w:rPr>
        </w:r>
        <w:r>
          <w:rPr>
            <w:noProof/>
            <w:webHidden/>
          </w:rPr>
          <w:fldChar w:fldCharType="separate"/>
        </w:r>
        <w:r>
          <w:rPr>
            <w:noProof/>
            <w:webHidden/>
          </w:rPr>
          <w:t>13</w:t>
        </w:r>
        <w:r>
          <w:rPr>
            <w:noProof/>
            <w:webHidden/>
          </w:rPr>
          <w:fldChar w:fldCharType="end"/>
        </w:r>
      </w:hyperlink>
    </w:p>
    <w:p w14:paraId="10BAB391" w14:textId="77777777" w:rsidR="00B64F6B" w:rsidRDefault="00B64F6B">
      <w:pPr>
        <w:pStyle w:val="T3"/>
        <w:tabs>
          <w:tab w:val="left" w:pos="1440"/>
          <w:tab w:val="right" w:leader="dot" w:pos="9060"/>
        </w:tabs>
        <w:rPr>
          <w:rFonts w:asciiTheme="minorHAnsi" w:eastAsiaTheme="minorEastAsia" w:hAnsiTheme="minorHAnsi" w:cstheme="minorBidi"/>
          <w:iCs w:val="0"/>
          <w:noProof/>
          <w:color w:val="auto"/>
          <w:sz w:val="22"/>
          <w:szCs w:val="22"/>
          <w:lang w:val="en-GB" w:eastAsia="en-GB"/>
        </w:rPr>
      </w:pPr>
      <w:hyperlink w:anchor="_Toc481649012" w:history="1">
        <w:r w:rsidRPr="0038094E">
          <w:rPr>
            <w:rStyle w:val="Kpr"/>
            <w:noProof/>
          </w:rPr>
          <w:t>4.2.1.</w:t>
        </w:r>
        <w:r>
          <w:rPr>
            <w:rFonts w:asciiTheme="minorHAnsi" w:eastAsiaTheme="minorEastAsia" w:hAnsiTheme="minorHAnsi" w:cstheme="minorBidi"/>
            <w:iCs w:val="0"/>
            <w:noProof/>
            <w:color w:val="auto"/>
            <w:sz w:val="22"/>
            <w:szCs w:val="22"/>
            <w:lang w:val="en-GB" w:eastAsia="en-GB"/>
          </w:rPr>
          <w:tab/>
        </w:r>
        <w:r w:rsidRPr="0038094E">
          <w:rPr>
            <w:rStyle w:val="Kpr"/>
            <w:noProof/>
          </w:rPr>
          <w:t>Terminology</w:t>
        </w:r>
        <w:r>
          <w:rPr>
            <w:noProof/>
            <w:webHidden/>
          </w:rPr>
          <w:tab/>
        </w:r>
        <w:r>
          <w:rPr>
            <w:noProof/>
            <w:webHidden/>
          </w:rPr>
          <w:fldChar w:fldCharType="begin"/>
        </w:r>
        <w:r>
          <w:rPr>
            <w:noProof/>
            <w:webHidden/>
          </w:rPr>
          <w:instrText xml:space="preserve"> PAGEREF _Toc481649012 \h </w:instrText>
        </w:r>
        <w:r>
          <w:rPr>
            <w:noProof/>
            <w:webHidden/>
          </w:rPr>
        </w:r>
        <w:r>
          <w:rPr>
            <w:noProof/>
            <w:webHidden/>
          </w:rPr>
          <w:fldChar w:fldCharType="separate"/>
        </w:r>
        <w:r>
          <w:rPr>
            <w:noProof/>
            <w:webHidden/>
          </w:rPr>
          <w:t>14</w:t>
        </w:r>
        <w:r>
          <w:rPr>
            <w:noProof/>
            <w:webHidden/>
          </w:rPr>
          <w:fldChar w:fldCharType="end"/>
        </w:r>
      </w:hyperlink>
    </w:p>
    <w:p w14:paraId="65878E8D" w14:textId="77777777" w:rsidR="00B64F6B" w:rsidRDefault="00B64F6B">
      <w:pPr>
        <w:pStyle w:val="T3"/>
        <w:tabs>
          <w:tab w:val="left" w:pos="1440"/>
          <w:tab w:val="right" w:leader="dot" w:pos="9060"/>
        </w:tabs>
        <w:rPr>
          <w:rFonts w:asciiTheme="minorHAnsi" w:eastAsiaTheme="minorEastAsia" w:hAnsiTheme="minorHAnsi" w:cstheme="minorBidi"/>
          <w:iCs w:val="0"/>
          <w:noProof/>
          <w:color w:val="auto"/>
          <w:sz w:val="22"/>
          <w:szCs w:val="22"/>
          <w:lang w:val="en-GB" w:eastAsia="en-GB"/>
        </w:rPr>
      </w:pPr>
      <w:hyperlink w:anchor="_Toc481649013" w:history="1">
        <w:r w:rsidRPr="0038094E">
          <w:rPr>
            <w:rStyle w:val="Kpr"/>
            <w:noProof/>
          </w:rPr>
          <w:t>4.2.2.</w:t>
        </w:r>
        <w:r>
          <w:rPr>
            <w:rFonts w:asciiTheme="minorHAnsi" w:eastAsiaTheme="minorEastAsia" w:hAnsiTheme="minorHAnsi" w:cstheme="minorBidi"/>
            <w:iCs w:val="0"/>
            <w:noProof/>
            <w:color w:val="auto"/>
            <w:sz w:val="22"/>
            <w:szCs w:val="22"/>
            <w:lang w:val="en-GB" w:eastAsia="en-GB"/>
          </w:rPr>
          <w:tab/>
        </w:r>
        <w:r w:rsidRPr="0038094E">
          <w:rPr>
            <w:rStyle w:val="Kpr"/>
            <w:noProof/>
          </w:rPr>
          <w:t>Calibration Time</w:t>
        </w:r>
        <w:r>
          <w:rPr>
            <w:noProof/>
            <w:webHidden/>
          </w:rPr>
          <w:tab/>
        </w:r>
        <w:r>
          <w:rPr>
            <w:noProof/>
            <w:webHidden/>
          </w:rPr>
          <w:fldChar w:fldCharType="begin"/>
        </w:r>
        <w:r>
          <w:rPr>
            <w:noProof/>
            <w:webHidden/>
          </w:rPr>
          <w:instrText xml:space="preserve"> PAGEREF _Toc481649013 \h </w:instrText>
        </w:r>
        <w:r>
          <w:rPr>
            <w:noProof/>
            <w:webHidden/>
          </w:rPr>
        </w:r>
        <w:r>
          <w:rPr>
            <w:noProof/>
            <w:webHidden/>
          </w:rPr>
          <w:fldChar w:fldCharType="separate"/>
        </w:r>
        <w:r>
          <w:rPr>
            <w:noProof/>
            <w:webHidden/>
          </w:rPr>
          <w:t>15</w:t>
        </w:r>
        <w:r>
          <w:rPr>
            <w:noProof/>
            <w:webHidden/>
          </w:rPr>
          <w:fldChar w:fldCharType="end"/>
        </w:r>
      </w:hyperlink>
    </w:p>
    <w:p w14:paraId="1C749F00" w14:textId="77777777" w:rsidR="00B64F6B" w:rsidRDefault="00B64F6B">
      <w:pPr>
        <w:pStyle w:val="T3"/>
        <w:tabs>
          <w:tab w:val="left" w:pos="1440"/>
          <w:tab w:val="right" w:leader="dot" w:pos="9060"/>
        </w:tabs>
        <w:rPr>
          <w:rFonts w:asciiTheme="minorHAnsi" w:eastAsiaTheme="minorEastAsia" w:hAnsiTheme="minorHAnsi" w:cstheme="minorBidi"/>
          <w:iCs w:val="0"/>
          <w:noProof/>
          <w:color w:val="auto"/>
          <w:sz w:val="22"/>
          <w:szCs w:val="22"/>
          <w:lang w:val="en-GB" w:eastAsia="en-GB"/>
        </w:rPr>
      </w:pPr>
      <w:hyperlink w:anchor="_Toc481649014" w:history="1">
        <w:r w:rsidRPr="0038094E">
          <w:rPr>
            <w:rStyle w:val="Kpr"/>
            <w:noProof/>
          </w:rPr>
          <w:t>4.2.3.</w:t>
        </w:r>
        <w:r>
          <w:rPr>
            <w:rFonts w:asciiTheme="minorHAnsi" w:eastAsiaTheme="minorEastAsia" w:hAnsiTheme="minorHAnsi" w:cstheme="minorBidi"/>
            <w:iCs w:val="0"/>
            <w:noProof/>
            <w:color w:val="auto"/>
            <w:sz w:val="22"/>
            <w:szCs w:val="22"/>
            <w:lang w:val="en-GB" w:eastAsia="en-GB"/>
          </w:rPr>
          <w:tab/>
        </w:r>
        <w:r w:rsidRPr="0038094E">
          <w:rPr>
            <w:rStyle w:val="Kpr"/>
            <w:noProof/>
          </w:rPr>
          <w:t>Calibration Tools</w:t>
        </w:r>
        <w:r>
          <w:rPr>
            <w:noProof/>
            <w:webHidden/>
          </w:rPr>
          <w:tab/>
        </w:r>
        <w:r>
          <w:rPr>
            <w:noProof/>
            <w:webHidden/>
          </w:rPr>
          <w:fldChar w:fldCharType="begin"/>
        </w:r>
        <w:r>
          <w:rPr>
            <w:noProof/>
            <w:webHidden/>
          </w:rPr>
          <w:instrText xml:space="preserve"> PAGEREF _Toc481649014 \h </w:instrText>
        </w:r>
        <w:r>
          <w:rPr>
            <w:noProof/>
            <w:webHidden/>
          </w:rPr>
        </w:r>
        <w:r>
          <w:rPr>
            <w:noProof/>
            <w:webHidden/>
          </w:rPr>
          <w:fldChar w:fldCharType="separate"/>
        </w:r>
        <w:r>
          <w:rPr>
            <w:noProof/>
            <w:webHidden/>
          </w:rPr>
          <w:t>15</w:t>
        </w:r>
        <w:r>
          <w:rPr>
            <w:noProof/>
            <w:webHidden/>
          </w:rPr>
          <w:fldChar w:fldCharType="end"/>
        </w:r>
      </w:hyperlink>
    </w:p>
    <w:p w14:paraId="41048C6E" w14:textId="77777777" w:rsidR="00B64F6B" w:rsidRDefault="00B64F6B">
      <w:pPr>
        <w:pStyle w:val="T3"/>
        <w:tabs>
          <w:tab w:val="left" w:pos="1440"/>
          <w:tab w:val="right" w:leader="dot" w:pos="9060"/>
        </w:tabs>
        <w:rPr>
          <w:rFonts w:asciiTheme="minorHAnsi" w:eastAsiaTheme="minorEastAsia" w:hAnsiTheme="minorHAnsi" w:cstheme="minorBidi"/>
          <w:iCs w:val="0"/>
          <w:noProof/>
          <w:color w:val="auto"/>
          <w:sz w:val="22"/>
          <w:szCs w:val="22"/>
          <w:lang w:val="en-GB" w:eastAsia="en-GB"/>
        </w:rPr>
      </w:pPr>
      <w:hyperlink w:anchor="_Toc481649015" w:history="1">
        <w:r w:rsidRPr="0038094E">
          <w:rPr>
            <w:rStyle w:val="Kpr"/>
            <w:noProof/>
          </w:rPr>
          <w:t>4.2.4.</w:t>
        </w:r>
        <w:r>
          <w:rPr>
            <w:rFonts w:asciiTheme="minorHAnsi" w:eastAsiaTheme="minorEastAsia" w:hAnsiTheme="minorHAnsi" w:cstheme="minorBidi"/>
            <w:iCs w:val="0"/>
            <w:noProof/>
            <w:color w:val="auto"/>
            <w:sz w:val="22"/>
            <w:szCs w:val="22"/>
            <w:lang w:val="en-GB" w:eastAsia="en-GB"/>
          </w:rPr>
          <w:tab/>
        </w:r>
        <w:r w:rsidRPr="0038094E">
          <w:rPr>
            <w:rStyle w:val="Kpr"/>
            <w:noProof/>
          </w:rPr>
          <w:t>Calibration Place</w:t>
        </w:r>
        <w:r>
          <w:rPr>
            <w:noProof/>
            <w:webHidden/>
          </w:rPr>
          <w:tab/>
        </w:r>
        <w:r>
          <w:rPr>
            <w:noProof/>
            <w:webHidden/>
          </w:rPr>
          <w:fldChar w:fldCharType="begin"/>
        </w:r>
        <w:r>
          <w:rPr>
            <w:noProof/>
            <w:webHidden/>
          </w:rPr>
          <w:instrText xml:space="preserve"> PAGEREF _Toc481649015 \h </w:instrText>
        </w:r>
        <w:r>
          <w:rPr>
            <w:noProof/>
            <w:webHidden/>
          </w:rPr>
        </w:r>
        <w:r>
          <w:rPr>
            <w:noProof/>
            <w:webHidden/>
          </w:rPr>
          <w:fldChar w:fldCharType="separate"/>
        </w:r>
        <w:r>
          <w:rPr>
            <w:noProof/>
            <w:webHidden/>
          </w:rPr>
          <w:t>16</w:t>
        </w:r>
        <w:r>
          <w:rPr>
            <w:noProof/>
            <w:webHidden/>
          </w:rPr>
          <w:fldChar w:fldCharType="end"/>
        </w:r>
      </w:hyperlink>
    </w:p>
    <w:p w14:paraId="668C3219" w14:textId="77777777" w:rsidR="00B64F6B" w:rsidRDefault="00B64F6B">
      <w:pPr>
        <w:pStyle w:val="T3"/>
        <w:tabs>
          <w:tab w:val="left" w:pos="1440"/>
          <w:tab w:val="right" w:leader="dot" w:pos="9060"/>
        </w:tabs>
        <w:rPr>
          <w:rFonts w:asciiTheme="minorHAnsi" w:eastAsiaTheme="minorEastAsia" w:hAnsiTheme="minorHAnsi" w:cstheme="minorBidi"/>
          <w:iCs w:val="0"/>
          <w:noProof/>
          <w:color w:val="auto"/>
          <w:sz w:val="22"/>
          <w:szCs w:val="22"/>
          <w:lang w:val="en-GB" w:eastAsia="en-GB"/>
        </w:rPr>
      </w:pPr>
      <w:hyperlink w:anchor="_Toc481649016" w:history="1">
        <w:r w:rsidRPr="0038094E">
          <w:rPr>
            <w:rStyle w:val="Kpr"/>
            <w:noProof/>
          </w:rPr>
          <w:t>4.2.5.</w:t>
        </w:r>
        <w:r>
          <w:rPr>
            <w:rFonts w:asciiTheme="minorHAnsi" w:eastAsiaTheme="minorEastAsia" w:hAnsiTheme="minorHAnsi" w:cstheme="minorBidi"/>
            <w:iCs w:val="0"/>
            <w:noProof/>
            <w:color w:val="auto"/>
            <w:sz w:val="22"/>
            <w:szCs w:val="22"/>
            <w:lang w:val="en-GB" w:eastAsia="en-GB"/>
          </w:rPr>
          <w:tab/>
        </w:r>
        <w:r w:rsidRPr="0038094E">
          <w:rPr>
            <w:rStyle w:val="Kpr"/>
            <w:noProof/>
          </w:rPr>
          <w:t>Boom Sprayer Calibration Step-by-Step</w:t>
        </w:r>
        <w:r>
          <w:rPr>
            <w:noProof/>
            <w:webHidden/>
          </w:rPr>
          <w:tab/>
        </w:r>
        <w:r>
          <w:rPr>
            <w:noProof/>
            <w:webHidden/>
          </w:rPr>
          <w:fldChar w:fldCharType="begin"/>
        </w:r>
        <w:r>
          <w:rPr>
            <w:noProof/>
            <w:webHidden/>
          </w:rPr>
          <w:instrText xml:space="preserve"> PAGEREF _Toc481649016 \h </w:instrText>
        </w:r>
        <w:r>
          <w:rPr>
            <w:noProof/>
            <w:webHidden/>
          </w:rPr>
        </w:r>
        <w:r>
          <w:rPr>
            <w:noProof/>
            <w:webHidden/>
          </w:rPr>
          <w:fldChar w:fldCharType="separate"/>
        </w:r>
        <w:r>
          <w:rPr>
            <w:noProof/>
            <w:webHidden/>
          </w:rPr>
          <w:t>16</w:t>
        </w:r>
        <w:r>
          <w:rPr>
            <w:noProof/>
            <w:webHidden/>
          </w:rPr>
          <w:fldChar w:fldCharType="end"/>
        </w:r>
      </w:hyperlink>
    </w:p>
    <w:p w14:paraId="2B6AD6A1" w14:textId="77777777" w:rsidR="00B64F6B" w:rsidRDefault="00B64F6B">
      <w:pPr>
        <w:pStyle w:val="T3"/>
        <w:tabs>
          <w:tab w:val="left" w:pos="1440"/>
          <w:tab w:val="right" w:leader="dot" w:pos="9060"/>
        </w:tabs>
        <w:rPr>
          <w:rFonts w:asciiTheme="minorHAnsi" w:eastAsiaTheme="minorEastAsia" w:hAnsiTheme="minorHAnsi" w:cstheme="minorBidi"/>
          <w:iCs w:val="0"/>
          <w:noProof/>
          <w:color w:val="auto"/>
          <w:sz w:val="22"/>
          <w:szCs w:val="22"/>
          <w:lang w:val="en-GB" w:eastAsia="en-GB"/>
        </w:rPr>
      </w:pPr>
      <w:hyperlink w:anchor="_Toc481649017" w:history="1">
        <w:r w:rsidRPr="0038094E">
          <w:rPr>
            <w:rStyle w:val="Kpr"/>
            <w:noProof/>
          </w:rPr>
          <w:t>4.2.6.</w:t>
        </w:r>
        <w:r>
          <w:rPr>
            <w:rFonts w:asciiTheme="minorHAnsi" w:eastAsiaTheme="minorEastAsia" w:hAnsiTheme="minorHAnsi" w:cstheme="minorBidi"/>
            <w:iCs w:val="0"/>
            <w:noProof/>
            <w:color w:val="auto"/>
            <w:sz w:val="22"/>
            <w:szCs w:val="22"/>
            <w:lang w:val="en-GB" w:eastAsia="en-GB"/>
          </w:rPr>
          <w:tab/>
        </w:r>
        <w:r w:rsidRPr="0038094E">
          <w:rPr>
            <w:rStyle w:val="Kpr"/>
            <w:noProof/>
          </w:rPr>
          <w:t>Orchard Sprayer Calibration Step by Step</w:t>
        </w:r>
        <w:r>
          <w:rPr>
            <w:noProof/>
            <w:webHidden/>
          </w:rPr>
          <w:tab/>
        </w:r>
        <w:r>
          <w:rPr>
            <w:noProof/>
            <w:webHidden/>
          </w:rPr>
          <w:fldChar w:fldCharType="begin"/>
        </w:r>
        <w:r>
          <w:rPr>
            <w:noProof/>
            <w:webHidden/>
          </w:rPr>
          <w:instrText xml:space="preserve"> PAGEREF _Toc481649017 \h </w:instrText>
        </w:r>
        <w:r>
          <w:rPr>
            <w:noProof/>
            <w:webHidden/>
          </w:rPr>
        </w:r>
        <w:r>
          <w:rPr>
            <w:noProof/>
            <w:webHidden/>
          </w:rPr>
          <w:fldChar w:fldCharType="separate"/>
        </w:r>
        <w:r>
          <w:rPr>
            <w:noProof/>
            <w:webHidden/>
          </w:rPr>
          <w:t>20</w:t>
        </w:r>
        <w:r>
          <w:rPr>
            <w:noProof/>
            <w:webHidden/>
          </w:rPr>
          <w:fldChar w:fldCharType="end"/>
        </w:r>
      </w:hyperlink>
    </w:p>
    <w:p w14:paraId="3CB8A765" w14:textId="77777777" w:rsidR="00B64F6B" w:rsidRDefault="00B64F6B">
      <w:pPr>
        <w:pStyle w:val="T2"/>
        <w:tabs>
          <w:tab w:val="left" w:pos="960"/>
          <w:tab w:val="right" w:leader="dot" w:pos="9060"/>
        </w:tabs>
        <w:rPr>
          <w:rFonts w:asciiTheme="minorHAnsi" w:eastAsiaTheme="minorEastAsia" w:hAnsiTheme="minorHAnsi" w:cstheme="minorBidi"/>
          <w:noProof/>
          <w:color w:val="auto"/>
          <w:sz w:val="22"/>
          <w:szCs w:val="22"/>
          <w:lang w:val="en-GB" w:eastAsia="en-GB"/>
        </w:rPr>
      </w:pPr>
      <w:hyperlink w:anchor="_Toc481649018" w:history="1">
        <w:r w:rsidRPr="0038094E">
          <w:rPr>
            <w:rStyle w:val="Kpr"/>
            <w:noProof/>
          </w:rPr>
          <w:t>4.3.</w:t>
        </w:r>
        <w:r>
          <w:rPr>
            <w:rFonts w:asciiTheme="minorHAnsi" w:eastAsiaTheme="minorEastAsia" w:hAnsiTheme="minorHAnsi" w:cstheme="minorBidi"/>
            <w:noProof/>
            <w:color w:val="auto"/>
            <w:sz w:val="22"/>
            <w:szCs w:val="22"/>
            <w:lang w:val="en-GB" w:eastAsia="en-GB"/>
          </w:rPr>
          <w:tab/>
        </w:r>
        <w:r w:rsidRPr="0038094E">
          <w:rPr>
            <w:rStyle w:val="Kpr"/>
            <w:noProof/>
          </w:rPr>
          <w:t>Spraying technique</w:t>
        </w:r>
        <w:r>
          <w:rPr>
            <w:noProof/>
            <w:webHidden/>
          </w:rPr>
          <w:tab/>
        </w:r>
        <w:r>
          <w:rPr>
            <w:noProof/>
            <w:webHidden/>
          </w:rPr>
          <w:fldChar w:fldCharType="begin"/>
        </w:r>
        <w:r>
          <w:rPr>
            <w:noProof/>
            <w:webHidden/>
          </w:rPr>
          <w:instrText xml:space="preserve"> PAGEREF _Toc481649018 \h </w:instrText>
        </w:r>
        <w:r>
          <w:rPr>
            <w:noProof/>
            <w:webHidden/>
          </w:rPr>
        </w:r>
        <w:r>
          <w:rPr>
            <w:noProof/>
            <w:webHidden/>
          </w:rPr>
          <w:fldChar w:fldCharType="separate"/>
        </w:r>
        <w:r>
          <w:rPr>
            <w:noProof/>
            <w:webHidden/>
          </w:rPr>
          <w:t>24</w:t>
        </w:r>
        <w:r>
          <w:rPr>
            <w:noProof/>
            <w:webHidden/>
          </w:rPr>
          <w:fldChar w:fldCharType="end"/>
        </w:r>
      </w:hyperlink>
    </w:p>
    <w:p w14:paraId="12FA9D6B" w14:textId="77777777" w:rsidR="00B64F6B" w:rsidRDefault="00B64F6B">
      <w:pPr>
        <w:pStyle w:val="T2"/>
        <w:tabs>
          <w:tab w:val="left" w:pos="960"/>
          <w:tab w:val="right" w:leader="dot" w:pos="9060"/>
        </w:tabs>
        <w:rPr>
          <w:rFonts w:asciiTheme="minorHAnsi" w:eastAsiaTheme="minorEastAsia" w:hAnsiTheme="minorHAnsi" w:cstheme="minorBidi"/>
          <w:noProof/>
          <w:color w:val="auto"/>
          <w:sz w:val="22"/>
          <w:szCs w:val="22"/>
          <w:lang w:val="en-GB" w:eastAsia="en-GB"/>
        </w:rPr>
      </w:pPr>
      <w:hyperlink w:anchor="_Toc481649019" w:history="1">
        <w:r w:rsidRPr="0038094E">
          <w:rPr>
            <w:rStyle w:val="Kpr"/>
            <w:noProof/>
          </w:rPr>
          <w:t>4.4.</w:t>
        </w:r>
        <w:r>
          <w:rPr>
            <w:rFonts w:asciiTheme="minorHAnsi" w:eastAsiaTheme="minorEastAsia" w:hAnsiTheme="minorHAnsi" w:cstheme="minorBidi"/>
            <w:noProof/>
            <w:color w:val="auto"/>
            <w:sz w:val="22"/>
            <w:szCs w:val="22"/>
            <w:lang w:val="en-GB" w:eastAsia="en-GB"/>
          </w:rPr>
          <w:tab/>
        </w:r>
        <w:r w:rsidRPr="0038094E">
          <w:rPr>
            <w:rStyle w:val="Kpr"/>
            <w:noProof/>
          </w:rPr>
          <w:t>Safety:</w:t>
        </w:r>
        <w:r>
          <w:rPr>
            <w:noProof/>
            <w:webHidden/>
          </w:rPr>
          <w:tab/>
        </w:r>
        <w:r>
          <w:rPr>
            <w:noProof/>
            <w:webHidden/>
          </w:rPr>
          <w:fldChar w:fldCharType="begin"/>
        </w:r>
        <w:r>
          <w:rPr>
            <w:noProof/>
            <w:webHidden/>
          </w:rPr>
          <w:instrText xml:space="preserve"> PAGEREF _Toc481649019 \h </w:instrText>
        </w:r>
        <w:r>
          <w:rPr>
            <w:noProof/>
            <w:webHidden/>
          </w:rPr>
        </w:r>
        <w:r>
          <w:rPr>
            <w:noProof/>
            <w:webHidden/>
          </w:rPr>
          <w:fldChar w:fldCharType="separate"/>
        </w:r>
        <w:r>
          <w:rPr>
            <w:noProof/>
            <w:webHidden/>
          </w:rPr>
          <w:t>25</w:t>
        </w:r>
        <w:r>
          <w:rPr>
            <w:noProof/>
            <w:webHidden/>
          </w:rPr>
          <w:fldChar w:fldCharType="end"/>
        </w:r>
      </w:hyperlink>
    </w:p>
    <w:p w14:paraId="3375CF8A" w14:textId="77777777" w:rsidR="00B64F6B" w:rsidRDefault="00B64F6B">
      <w:pPr>
        <w:pStyle w:val="T1"/>
        <w:tabs>
          <w:tab w:val="left" w:pos="480"/>
          <w:tab w:val="right" w:leader="dot" w:pos="9060"/>
        </w:tabs>
        <w:rPr>
          <w:rFonts w:asciiTheme="minorHAnsi" w:eastAsiaTheme="minorEastAsia" w:hAnsiTheme="minorHAnsi" w:cstheme="minorBidi"/>
          <w:b w:val="0"/>
          <w:bCs w:val="0"/>
          <w:noProof/>
          <w:color w:val="auto"/>
          <w:sz w:val="22"/>
          <w:szCs w:val="22"/>
          <w:lang w:val="en-GB" w:eastAsia="en-GB"/>
        </w:rPr>
      </w:pPr>
      <w:hyperlink w:anchor="_Toc481649020" w:history="1">
        <w:r w:rsidRPr="0038094E">
          <w:rPr>
            <w:rStyle w:val="Kpr"/>
            <w:noProof/>
          </w:rPr>
          <w:t>5.</w:t>
        </w:r>
        <w:r>
          <w:rPr>
            <w:rFonts w:asciiTheme="minorHAnsi" w:eastAsiaTheme="minorEastAsia" w:hAnsiTheme="minorHAnsi" w:cstheme="minorBidi"/>
            <w:b w:val="0"/>
            <w:bCs w:val="0"/>
            <w:noProof/>
            <w:color w:val="auto"/>
            <w:sz w:val="22"/>
            <w:szCs w:val="22"/>
            <w:lang w:val="en-GB" w:eastAsia="en-GB"/>
          </w:rPr>
          <w:tab/>
        </w:r>
        <w:r w:rsidRPr="0038094E">
          <w:rPr>
            <w:rStyle w:val="Kpr"/>
            <w:noProof/>
          </w:rPr>
          <w:t>References</w:t>
        </w:r>
        <w:r>
          <w:rPr>
            <w:noProof/>
            <w:webHidden/>
          </w:rPr>
          <w:tab/>
        </w:r>
        <w:r>
          <w:rPr>
            <w:noProof/>
            <w:webHidden/>
          </w:rPr>
          <w:fldChar w:fldCharType="begin"/>
        </w:r>
        <w:r>
          <w:rPr>
            <w:noProof/>
            <w:webHidden/>
          </w:rPr>
          <w:instrText xml:space="preserve"> PAGEREF _Toc481649020 \h </w:instrText>
        </w:r>
        <w:r>
          <w:rPr>
            <w:noProof/>
            <w:webHidden/>
          </w:rPr>
        </w:r>
        <w:r>
          <w:rPr>
            <w:noProof/>
            <w:webHidden/>
          </w:rPr>
          <w:fldChar w:fldCharType="separate"/>
        </w:r>
        <w:r>
          <w:rPr>
            <w:noProof/>
            <w:webHidden/>
          </w:rPr>
          <w:t>25</w:t>
        </w:r>
        <w:r>
          <w:rPr>
            <w:noProof/>
            <w:webHidden/>
          </w:rPr>
          <w:fldChar w:fldCharType="end"/>
        </w:r>
      </w:hyperlink>
    </w:p>
    <w:p w14:paraId="65653D68" w14:textId="6A8DE5FE" w:rsidR="007271D5" w:rsidRPr="00AB0525" w:rsidRDefault="007271D5" w:rsidP="0082387F">
      <w:pPr>
        <w:tabs>
          <w:tab w:val="left" w:pos="1120"/>
        </w:tabs>
      </w:pPr>
      <w:r>
        <w:rPr>
          <w:rFonts w:asciiTheme="minorHAnsi" w:hAnsiTheme="minorHAnsi"/>
          <w:b/>
          <w:sz w:val="20"/>
          <w:szCs w:val="20"/>
        </w:rPr>
        <w:fldChar w:fldCharType="end"/>
      </w:r>
    </w:p>
    <w:p w14:paraId="4995E35A" w14:textId="77777777" w:rsidR="00F639BB" w:rsidRPr="00AB0525" w:rsidRDefault="00F639BB">
      <w:pPr>
        <w:pStyle w:val="T1"/>
        <w:spacing w:before="0" w:after="0"/>
        <w:rPr>
          <w:bCs w:val="0"/>
          <w:sz w:val="22"/>
          <w:szCs w:val="24"/>
        </w:rPr>
      </w:pPr>
    </w:p>
    <w:p w14:paraId="2804DAB8" w14:textId="77777777" w:rsidR="00F639BB" w:rsidRPr="00AB0525" w:rsidRDefault="00F639BB">
      <w:pPr>
        <w:sectPr w:rsidR="00F639BB" w:rsidRPr="00AB0525" w:rsidSect="002F0B96">
          <w:footerReference w:type="default" r:id="rId15"/>
          <w:headerReference w:type="first" r:id="rId16"/>
          <w:footerReference w:type="first" r:id="rId17"/>
          <w:pgSz w:w="11906" w:h="16838" w:code="9"/>
          <w:pgMar w:top="1418" w:right="1418" w:bottom="1418" w:left="1418" w:header="709" w:footer="709" w:gutter="0"/>
          <w:pgNumType w:start="1"/>
          <w:cols w:space="708"/>
          <w:docGrid w:linePitch="360"/>
        </w:sectPr>
      </w:pPr>
    </w:p>
    <w:p w14:paraId="42C30562" w14:textId="44287FC1" w:rsidR="00B97526" w:rsidRDefault="00B97526" w:rsidP="000C425D">
      <w:pPr>
        <w:pStyle w:val="Balk1"/>
        <w:numPr>
          <w:ilvl w:val="0"/>
          <w:numId w:val="0"/>
        </w:numPr>
        <w:ind w:left="431" w:hanging="431"/>
        <w:rPr>
          <w:rStyle w:val="KitapBal"/>
          <w:lang w:val="en-US"/>
        </w:rPr>
      </w:pPr>
      <w:bookmarkStart w:id="4" w:name="_Toc472511851"/>
      <w:bookmarkStart w:id="5" w:name="_Toc104894283"/>
      <w:bookmarkStart w:id="6" w:name="_Toc212017286"/>
      <w:bookmarkStart w:id="7" w:name="_Toc23869459"/>
      <w:bookmarkStart w:id="8" w:name="_Toc481649005"/>
      <w:r w:rsidRPr="00B97526">
        <w:rPr>
          <w:rStyle w:val="KitapBal"/>
          <w:lang w:val="en-US"/>
        </w:rPr>
        <w:lastRenderedPageBreak/>
        <w:t>Descriptions</w:t>
      </w:r>
      <w:bookmarkEnd w:id="4"/>
      <w:bookmarkEnd w:id="8"/>
    </w:p>
    <w:p w14:paraId="39F4D1E2" w14:textId="77777777" w:rsidR="00B97526" w:rsidRPr="00B97526" w:rsidRDefault="00B97526" w:rsidP="00B97526"/>
    <w:tbl>
      <w:tblPr>
        <w:tblStyle w:val="Stil1"/>
        <w:tblW w:w="5000" w:type="pct"/>
        <w:tblLook w:val="0000" w:firstRow="0" w:lastRow="0" w:firstColumn="0" w:lastColumn="0" w:noHBand="0" w:noVBand="0"/>
      </w:tblPr>
      <w:tblGrid>
        <w:gridCol w:w="2830"/>
        <w:gridCol w:w="6230"/>
      </w:tblGrid>
      <w:tr w:rsidR="00B97526" w:rsidRPr="002A0F2A" w14:paraId="4DB77323" w14:textId="77777777" w:rsidTr="00B97526">
        <w:trPr>
          <w:trHeight w:val="250"/>
        </w:trPr>
        <w:tc>
          <w:tcPr>
            <w:tcW w:w="1562" w:type="pct"/>
          </w:tcPr>
          <w:p w14:paraId="49EE67F8" w14:textId="77777777" w:rsidR="00B97526" w:rsidRPr="002A0F2A" w:rsidRDefault="00B97526" w:rsidP="00B97526">
            <w:r w:rsidRPr="002A0F2A">
              <w:t xml:space="preserve">Course name </w:t>
            </w:r>
          </w:p>
        </w:tc>
        <w:tc>
          <w:tcPr>
            <w:tcW w:w="3438" w:type="pct"/>
          </w:tcPr>
          <w:p w14:paraId="5A175F7F" w14:textId="3BBE4858" w:rsidR="00B97526" w:rsidRPr="002A0F2A" w:rsidRDefault="00431FD3" w:rsidP="00B97526">
            <w:r w:rsidRPr="002A0F2A">
              <w:t>Optimizing</w:t>
            </w:r>
            <w:r w:rsidR="00B97526" w:rsidRPr="002A0F2A">
              <w:t xml:space="preserve"> </w:t>
            </w:r>
            <w:r w:rsidR="00B97526">
              <w:t xml:space="preserve">and Calibrating </w:t>
            </w:r>
            <w:r w:rsidR="00B97526" w:rsidRPr="002A0F2A">
              <w:t>Sprayer</w:t>
            </w:r>
            <w:r w:rsidR="00B97526">
              <w:t>s</w:t>
            </w:r>
            <w:r w:rsidR="00B97526" w:rsidRPr="002A0F2A">
              <w:t xml:space="preserve"> </w:t>
            </w:r>
          </w:p>
        </w:tc>
      </w:tr>
      <w:tr w:rsidR="00B97526" w:rsidRPr="002A0F2A" w14:paraId="030ABACF" w14:textId="77777777" w:rsidTr="00B97526">
        <w:trPr>
          <w:trHeight w:val="239"/>
        </w:trPr>
        <w:tc>
          <w:tcPr>
            <w:tcW w:w="1562" w:type="pct"/>
          </w:tcPr>
          <w:p w14:paraId="11C8E40D" w14:textId="634863A6" w:rsidR="00B97526" w:rsidRPr="002A0F2A" w:rsidRDefault="00B97526" w:rsidP="00B97526">
            <w:r>
              <w:t xml:space="preserve">Field/subfield </w:t>
            </w:r>
            <w:r w:rsidRPr="002A0F2A">
              <w:t xml:space="preserve">within agriculture </w:t>
            </w:r>
          </w:p>
        </w:tc>
        <w:tc>
          <w:tcPr>
            <w:tcW w:w="3438" w:type="pct"/>
          </w:tcPr>
          <w:p w14:paraId="62E1947F" w14:textId="67B1DFC8" w:rsidR="00B97526" w:rsidRPr="002A0F2A" w:rsidRDefault="00B97526" w:rsidP="00B97526">
            <w:proofErr w:type="spellStart"/>
            <w:r>
              <w:t>Agrop</w:t>
            </w:r>
            <w:r w:rsidRPr="002A0F2A">
              <w:t>roduction</w:t>
            </w:r>
            <w:proofErr w:type="spellEnd"/>
            <w:r w:rsidRPr="002A0F2A">
              <w:t xml:space="preserve"> </w:t>
            </w:r>
            <w:r>
              <w:t>/</w:t>
            </w:r>
            <w:r w:rsidRPr="002A0F2A">
              <w:t>Agricultural Technologies</w:t>
            </w:r>
          </w:p>
        </w:tc>
      </w:tr>
      <w:tr w:rsidR="00B97526" w:rsidRPr="002A0F2A" w14:paraId="50FAF8DB" w14:textId="77777777" w:rsidTr="00B97526">
        <w:trPr>
          <w:trHeight w:val="239"/>
        </w:trPr>
        <w:tc>
          <w:tcPr>
            <w:tcW w:w="1562" w:type="pct"/>
          </w:tcPr>
          <w:p w14:paraId="4DAD558A" w14:textId="77777777" w:rsidR="00B97526" w:rsidRPr="002A0F2A" w:rsidRDefault="00B97526" w:rsidP="00B97526">
            <w:r w:rsidRPr="002A0F2A">
              <w:t xml:space="preserve">Objective of the course </w:t>
            </w:r>
          </w:p>
        </w:tc>
        <w:tc>
          <w:tcPr>
            <w:tcW w:w="3438" w:type="pct"/>
          </w:tcPr>
          <w:p w14:paraId="0DB76DC6" w14:textId="77777777" w:rsidR="00B97526" w:rsidRPr="002A0F2A" w:rsidRDefault="00B97526" w:rsidP="00B97526">
            <w:r w:rsidRPr="002A0F2A">
              <w:t>This course enables participants to learn and develop the knowledge and skills necessary to apply crop pesticides using a sprayer in accordance with legislation and recommended safety practices.</w:t>
            </w:r>
          </w:p>
        </w:tc>
      </w:tr>
      <w:tr w:rsidR="00B97526" w:rsidRPr="002A0F2A" w14:paraId="23CE209F" w14:textId="77777777" w:rsidTr="00B97526">
        <w:trPr>
          <w:trHeight w:val="239"/>
        </w:trPr>
        <w:tc>
          <w:tcPr>
            <w:tcW w:w="1562" w:type="pct"/>
          </w:tcPr>
          <w:p w14:paraId="4729BEAD" w14:textId="77777777" w:rsidR="00B97526" w:rsidRPr="002A0F2A" w:rsidRDefault="00B97526" w:rsidP="00B97526">
            <w:r w:rsidRPr="002A0F2A">
              <w:t xml:space="preserve">Learning outcomes </w:t>
            </w:r>
          </w:p>
        </w:tc>
        <w:tc>
          <w:tcPr>
            <w:tcW w:w="3438" w:type="pct"/>
          </w:tcPr>
          <w:p w14:paraId="2784D9E0" w14:textId="77777777" w:rsidR="00B97526" w:rsidRPr="002A0F2A" w:rsidRDefault="00B97526" w:rsidP="00B97526">
            <w:pPr>
              <w:pStyle w:val="ListeParagraf"/>
              <w:numPr>
                <w:ilvl w:val="0"/>
                <w:numId w:val="35"/>
              </w:numPr>
              <w:spacing w:line="360" w:lineRule="auto"/>
              <w:ind w:left="376"/>
              <w:contextualSpacing/>
            </w:pPr>
            <w:r w:rsidRPr="002A0F2A">
              <w:t>Optimising spray applications</w:t>
            </w:r>
          </w:p>
          <w:p w14:paraId="2EA736D9" w14:textId="6AD95723" w:rsidR="00B97526" w:rsidRPr="002A0F2A" w:rsidRDefault="00431FD3" w:rsidP="00B97526">
            <w:pPr>
              <w:pStyle w:val="ListeParagraf"/>
              <w:numPr>
                <w:ilvl w:val="0"/>
                <w:numId w:val="35"/>
              </w:numPr>
              <w:spacing w:line="360" w:lineRule="auto"/>
              <w:ind w:left="376"/>
              <w:contextualSpacing/>
            </w:pPr>
            <w:r>
              <w:t>Improving spray efficacy</w:t>
            </w:r>
            <w:r w:rsidR="00B97526" w:rsidRPr="002A0F2A">
              <w:t xml:space="preserve"> </w:t>
            </w:r>
          </w:p>
          <w:p w14:paraId="5FEFFFD1" w14:textId="77777777" w:rsidR="00B97526" w:rsidRPr="002A0F2A" w:rsidRDefault="00B97526" w:rsidP="00B97526">
            <w:pPr>
              <w:pStyle w:val="ListeParagraf"/>
              <w:numPr>
                <w:ilvl w:val="0"/>
                <w:numId w:val="35"/>
              </w:numPr>
              <w:spacing w:line="360" w:lineRule="auto"/>
              <w:ind w:left="376"/>
              <w:contextualSpacing/>
            </w:pPr>
            <w:r w:rsidRPr="002A0F2A">
              <w:t xml:space="preserve">Target and chemical interaction – how differences in target structure, volume and droplet size and trajectory influence deposition; </w:t>
            </w:r>
          </w:p>
          <w:p w14:paraId="1535DEBA" w14:textId="77777777" w:rsidR="00B97526" w:rsidRPr="002A0F2A" w:rsidRDefault="00B97526" w:rsidP="00B97526">
            <w:pPr>
              <w:pStyle w:val="ListeParagraf"/>
              <w:numPr>
                <w:ilvl w:val="0"/>
                <w:numId w:val="35"/>
              </w:numPr>
              <w:spacing w:line="360" w:lineRule="auto"/>
              <w:ind w:left="376"/>
              <w:contextualSpacing/>
            </w:pPr>
            <w:r w:rsidRPr="002A0F2A">
              <w:t xml:space="preserve">The effects of droplet size and volume on coverage, retention and distribution of chemical on plant surfaces; </w:t>
            </w:r>
          </w:p>
          <w:p w14:paraId="4EAE4B54" w14:textId="77777777" w:rsidR="00B97526" w:rsidRPr="002A0F2A" w:rsidRDefault="00B97526" w:rsidP="00B97526">
            <w:pPr>
              <w:pStyle w:val="ListeParagraf"/>
              <w:numPr>
                <w:ilvl w:val="0"/>
                <w:numId w:val="35"/>
              </w:numPr>
              <w:spacing w:line="360" w:lineRule="auto"/>
              <w:ind w:left="376"/>
              <w:contextualSpacing/>
            </w:pPr>
            <w:r w:rsidRPr="002A0F2A">
              <w:t xml:space="preserve">The importance of timely applications; </w:t>
            </w:r>
          </w:p>
          <w:p w14:paraId="0F8CB37B" w14:textId="77777777" w:rsidR="00B97526" w:rsidRPr="002A0F2A" w:rsidRDefault="00B97526" w:rsidP="00B97526">
            <w:pPr>
              <w:pStyle w:val="ListeParagraf"/>
              <w:numPr>
                <w:ilvl w:val="0"/>
                <w:numId w:val="35"/>
              </w:numPr>
              <w:spacing w:line="360" w:lineRule="auto"/>
              <w:ind w:left="376"/>
              <w:contextualSpacing/>
            </w:pPr>
            <w:r w:rsidRPr="002A0F2A">
              <w:t>The importance of boom height, nozzle type, speed and weather conditions to spray drift.</w:t>
            </w:r>
          </w:p>
        </w:tc>
      </w:tr>
      <w:tr w:rsidR="00B97526" w:rsidRPr="002A0F2A" w14:paraId="7A2B5A48" w14:textId="77777777" w:rsidTr="00B97526">
        <w:trPr>
          <w:trHeight w:val="239"/>
        </w:trPr>
        <w:tc>
          <w:tcPr>
            <w:tcW w:w="1562" w:type="pct"/>
          </w:tcPr>
          <w:p w14:paraId="35C62A4F" w14:textId="77777777" w:rsidR="00B97526" w:rsidRPr="002A0F2A" w:rsidRDefault="00B97526" w:rsidP="00B97526">
            <w:r w:rsidRPr="002A0F2A">
              <w:t xml:space="preserve">Target groups </w:t>
            </w:r>
          </w:p>
        </w:tc>
        <w:tc>
          <w:tcPr>
            <w:tcW w:w="3438" w:type="pct"/>
          </w:tcPr>
          <w:p w14:paraId="0E51FB88" w14:textId="77777777" w:rsidR="00B97526" w:rsidRPr="002A0F2A" w:rsidRDefault="00B97526" w:rsidP="00B97526">
            <w:r w:rsidRPr="002A0F2A">
              <w:t>Individuals who wish to develop their understanding of the technical aspects of application, improve their efficiency and environmental practice.</w:t>
            </w:r>
          </w:p>
        </w:tc>
      </w:tr>
      <w:tr w:rsidR="00B97526" w:rsidRPr="002A0F2A" w14:paraId="1267302B" w14:textId="77777777" w:rsidTr="00B97526">
        <w:trPr>
          <w:trHeight w:val="239"/>
        </w:trPr>
        <w:tc>
          <w:tcPr>
            <w:tcW w:w="1562" w:type="pct"/>
          </w:tcPr>
          <w:p w14:paraId="6C33801A" w14:textId="77777777" w:rsidR="00B97526" w:rsidRPr="002A0F2A" w:rsidRDefault="00B97526" w:rsidP="00B97526">
            <w:r w:rsidRPr="002A0F2A">
              <w:t xml:space="preserve">Content </w:t>
            </w:r>
          </w:p>
        </w:tc>
        <w:tc>
          <w:tcPr>
            <w:tcW w:w="3438" w:type="pct"/>
          </w:tcPr>
          <w:p w14:paraId="0EC660B5" w14:textId="77777777" w:rsidR="00B97526" w:rsidRPr="002A0F2A" w:rsidRDefault="00B97526" w:rsidP="00B97526">
            <w:pPr>
              <w:pStyle w:val="ListeParagraf"/>
              <w:numPr>
                <w:ilvl w:val="0"/>
                <w:numId w:val="36"/>
              </w:numPr>
              <w:spacing w:line="360" w:lineRule="auto"/>
              <w:ind w:left="376"/>
              <w:contextualSpacing/>
            </w:pPr>
            <w:r w:rsidRPr="002A0F2A">
              <w:t>Principles of application technology</w:t>
            </w:r>
          </w:p>
          <w:p w14:paraId="6B78AB96" w14:textId="77777777" w:rsidR="00B97526" w:rsidRPr="002A0F2A" w:rsidRDefault="00B97526" w:rsidP="00B97526">
            <w:pPr>
              <w:pStyle w:val="ListeParagraf"/>
              <w:numPr>
                <w:ilvl w:val="0"/>
                <w:numId w:val="36"/>
              </w:numPr>
              <w:spacing w:line="360" w:lineRule="auto"/>
              <w:ind w:left="376"/>
              <w:contextualSpacing/>
            </w:pPr>
            <w:r w:rsidRPr="002A0F2A">
              <w:t>Preparation of a boom sprayer for work, including calibration, in accordance with safe recommended good practice and manufacturer’s recommendations</w:t>
            </w:r>
          </w:p>
          <w:p w14:paraId="0F5B7D4D" w14:textId="77777777" w:rsidR="00B97526" w:rsidRPr="002A0F2A" w:rsidRDefault="00B97526" w:rsidP="00B97526">
            <w:pPr>
              <w:pStyle w:val="ListeParagraf"/>
              <w:numPr>
                <w:ilvl w:val="0"/>
                <w:numId w:val="36"/>
              </w:numPr>
              <w:spacing w:line="360" w:lineRule="auto"/>
              <w:ind w:left="376"/>
              <w:contextualSpacing/>
            </w:pPr>
            <w:r w:rsidRPr="002A0F2A">
              <w:t>To recognise the sprayers</w:t>
            </w:r>
          </w:p>
          <w:p w14:paraId="43E2A45A" w14:textId="77777777" w:rsidR="00B97526" w:rsidRPr="002A0F2A" w:rsidRDefault="00B97526" w:rsidP="00B97526">
            <w:pPr>
              <w:pStyle w:val="ListeParagraf"/>
              <w:numPr>
                <w:ilvl w:val="0"/>
                <w:numId w:val="36"/>
              </w:numPr>
              <w:spacing w:line="360" w:lineRule="auto"/>
              <w:ind w:left="376"/>
              <w:contextualSpacing/>
            </w:pPr>
            <w:r w:rsidRPr="002A0F2A">
              <w:lastRenderedPageBreak/>
              <w:t>Determine the volume or weight that application equipment will apply to a known area under a given set of conditions (To make the calibration of the sprayer)</w:t>
            </w:r>
          </w:p>
          <w:p w14:paraId="68C7DF11" w14:textId="77777777" w:rsidR="00B97526" w:rsidRPr="002A0F2A" w:rsidRDefault="00B97526" w:rsidP="00B97526">
            <w:pPr>
              <w:pStyle w:val="ListeParagraf"/>
              <w:numPr>
                <w:ilvl w:val="0"/>
                <w:numId w:val="36"/>
              </w:numPr>
              <w:spacing w:line="360" w:lineRule="auto"/>
              <w:ind w:left="376"/>
              <w:contextualSpacing/>
              <w:rPr>
                <w:lang w:eastAsia="tr-TR"/>
              </w:rPr>
            </w:pPr>
            <w:r w:rsidRPr="002A0F2A">
              <w:t>Correct use of the sprayers</w:t>
            </w:r>
          </w:p>
          <w:p w14:paraId="56C58F3A" w14:textId="77777777" w:rsidR="00B97526" w:rsidRPr="002A0F2A" w:rsidRDefault="00B97526" w:rsidP="00B97526">
            <w:pPr>
              <w:pStyle w:val="ListeParagraf"/>
              <w:numPr>
                <w:ilvl w:val="0"/>
                <w:numId w:val="36"/>
              </w:numPr>
              <w:spacing w:line="360" w:lineRule="auto"/>
              <w:ind w:left="376"/>
              <w:contextualSpacing/>
              <w:rPr>
                <w:lang w:eastAsia="tr-TR"/>
              </w:rPr>
            </w:pPr>
            <w:r w:rsidRPr="002A0F2A">
              <w:rPr>
                <w:lang w:eastAsia="tr-TR"/>
              </w:rPr>
              <w:t>The major sprayer faults that affect efficacy;</w:t>
            </w:r>
          </w:p>
          <w:p w14:paraId="539EE940" w14:textId="1BAF9506" w:rsidR="00B97526" w:rsidRPr="002A0F2A" w:rsidRDefault="00B97526" w:rsidP="00B97526">
            <w:pPr>
              <w:pStyle w:val="ListeParagraf"/>
              <w:numPr>
                <w:ilvl w:val="0"/>
                <w:numId w:val="34"/>
              </w:numPr>
              <w:shd w:val="clear" w:color="auto" w:fill="FFFFFF"/>
              <w:spacing w:line="360" w:lineRule="auto"/>
              <w:ind w:right="720"/>
              <w:contextualSpacing/>
              <w:jc w:val="left"/>
            </w:pPr>
            <w:r w:rsidRPr="002A0F2A">
              <w:rPr>
                <w:lang w:eastAsia="tr-TR"/>
              </w:rPr>
              <w:t>• identification of worn or damaged nozzle tips, recognising the causes and the consequence of their use;</w:t>
            </w:r>
          </w:p>
        </w:tc>
      </w:tr>
    </w:tbl>
    <w:p w14:paraId="2A729C2A" w14:textId="77777777" w:rsidR="00B97526" w:rsidRPr="00B97526" w:rsidRDefault="00B97526" w:rsidP="00B97526"/>
    <w:p w14:paraId="386962A3" w14:textId="6EE61D51" w:rsidR="00F639BB" w:rsidRPr="00AB0525" w:rsidRDefault="00165A71" w:rsidP="002F0B96">
      <w:pPr>
        <w:pStyle w:val="Balk1"/>
        <w:rPr>
          <w:rStyle w:val="KitapBal"/>
          <w:lang w:val="en-US"/>
        </w:rPr>
      </w:pPr>
      <w:bookmarkStart w:id="9" w:name="_Toc472511852"/>
      <w:bookmarkStart w:id="10" w:name="_Toc481649006"/>
      <w:r w:rsidRPr="00AB0525">
        <w:rPr>
          <w:rStyle w:val="KitapBal"/>
          <w:lang w:val="en-US"/>
        </w:rPr>
        <w:t>Introductio</w:t>
      </w:r>
      <w:r w:rsidR="00F639BB" w:rsidRPr="00AB0525">
        <w:rPr>
          <w:rStyle w:val="KitapBal"/>
          <w:lang w:val="en-US"/>
        </w:rPr>
        <w:t>n</w:t>
      </w:r>
      <w:bookmarkEnd w:id="5"/>
      <w:bookmarkEnd w:id="6"/>
      <w:bookmarkEnd w:id="9"/>
      <w:bookmarkEnd w:id="10"/>
    </w:p>
    <w:p w14:paraId="3AB85B7F" w14:textId="77777777" w:rsidR="002F0B96" w:rsidRDefault="002F0B96" w:rsidP="00CF15F2">
      <w:pPr>
        <w:rPr>
          <w:lang w:val="en-GB"/>
        </w:rPr>
      </w:pPr>
    </w:p>
    <w:p w14:paraId="0254B234" w14:textId="77777777" w:rsidR="00CF15F2" w:rsidRPr="00CF15F2" w:rsidRDefault="00CF15F2" w:rsidP="00CF15F2">
      <w:pPr>
        <w:rPr>
          <w:lang w:val="en-GB"/>
        </w:rPr>
      </w:pPr>
      <w:r w:rsidRPr="00CF15F2">
        <w:rPr>
          <w:lang w:val="en-GB"/>
        </w:rPr>
        <w:t xml:space="preserve">Today, when we mention about agricultural protection, the fist that comes to mind is chemical controls. But, chemical control applications should be used as a method of agricultural protection that can only be applied in cases of necessity. Measures that need to be considered in agricultural protection term can be listed in the following manner. </w:t>
      </w:r>
    </w:p>
    <w:p w14:paraId="06453927" w14:textId="25A82B83" w:rsidR="00CF15F2" w:rsidRPr="00CF15F2" w:rsidRDefault="00CF15F2" w:rsidP="00CF15F2">
      <w:pPr>
        <w:numPr>
          <w:ilvl w:val="0"/>
          <w:numId w:val="18"/>
        </w:numPr>
        <w:jc w:val="left"/>
        <w:rPr>
          <w:lang w:val="en-GB"/>
        </w:rPr>
      </w:pPr>
      <w:r w:rsidRPr="00CF15F2">
        <w:rPr>
          <w:noProof/>
          <w:lang w:val="en-GB" w:eastAsia="en-GB"/>
        </w:rPr>
        <w:drawing>
          <wp:anchor distT="0" distB="0" distL="114300" distR="114300" simplePos="0" relativeHeight="251694080" behindDoc="1" locked="0" layoutInCell="1" allowOverlap="1" wp14:anchorId="169F008C" wp14:editId="1468117C">
            <wp:simplePos x="0" y="0"/>
            <wp:positionH relativeFrom="margin">
              <wp:posOffset>2919730</wp:posOffset>
            </wp:positionH>
            <wp:positionV relativeFrom="paragraph">
              <wp:posOffset>-306705</wp:posOffset>
            </wp:positionV>
            <wp:extent cx="2831465" cy="2124075"/>
            <wp:effectExtent l="19050" t="19050" r="26035" b="28575"/>
            <wp:wrapSquare wrapText="bothSides"/>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831465" cy="2124075"/>
                    </a:xfrm>
                    <a:prstGeom prst="rect">
                      <a:avLst/>
                    </a:prstGeom>
                    <a:ln>
                      <a:solidFill>
                        <a:schemeClr val="accent1"/>
                      </a:solidFill>
                    </a:ln>
                  </pic:spPr>
                </pic:pic>
              </a:graphicData>
            </a:graphic>
          </wp:anchor>
        </w:drawing>
      </w:r>
      <w:r w:rsidRPr="00CF15F2">
        <w:rPr>
          <w:lang w:val="en-GB"/>
        </w:rPr>
        <w:t>physical methods</w:t>
      </w:r>
    </w:p>
    <w:p w14:paraId="28AE52DB" w14:textId="77777777" w:rsidR="00CF15F2" w:rsidRPr="00CF15F2" w:rsidRDefault="00CF15F2" w:rsidP="00CF15F2">
      <w:pPr>
        <w:numPr>
          <w:ilvl w:val="0"/>
          <w:numId w:val="18"/>
        </w:numPr>
        <w:jc w:val="left"/>
        <w:rPr>
          <w:lang w:val="en-GB"/>
        </w:rPr>
      </w:pPr>
      <w:r w:rsidRPr="00CF15F2">
        <w:rPr>
          <w:lang w:val="en-GB"/>
        </w:rPr>
        <w:t>chemical methods</w:t>
      </w:r>
    </w:p>
    <w:p w14:paraId="42AD632E" w14:textId="77777777" w:rsidR="00CF15F2" w:rsidRPr="00CF15F2" w:rsidRDefault="00CF15F2" w:rsidP="00CF15F2">
      <w:pPr>
        <w:numPr>
          <w:ilvl w:val="0"/>
          <w:numId w:val="18"/>
        </w:numPr>
        <w:jc w:val="left"/>
        <w:rPr>
          <w:lang w:val="en-GB"/>
        </w:rPr>
      </w:pPr>
      <w:r w:rsidRPr="00CF15F2">
        <w:rPr>
          <w:lang w:val="en-GB"/>
        </w:rPr>
        <w:t>biotechnical methods</w:t>
      </w:r>
    </w:p>
    <w:p w14:paraId="10C2BF2E" w14:textId="77777777" w:rsidR="00CF15F2" w:rsidRPr="00CF15F2" w:rsidRDefault="00CF15F2" w:rsidP="00CF15F2">
      <w:pPr>
        <w:numPr>
          <w:ilvl w:val="0"/>
          <w:numId w:val="18"/>
        </w:numPr>
        <w:jc w:val="left"/>
        <w:rPr>
          <w:lang w:val="en-GB"/>
        </w:rPr>
      </w:pPr>
      <w:r w:rsidRPr="00CF15F2">
        <w:rPr>
          <w:lang w:val="en-GB"/>
        </w:rPr>
        <w:t>biological methods</w:t>
      </w:r>
    </w:p>
    <w:p w14:paraId="1A2D133E" w14:textId="77777777" w:rsidR="00CF15F2" w:rsidRPr="00CF15F2" w:rsidRDefault="00CF15F2" w:rsidP="00CF15F2">
      <w:pPr>
        <w:numPr>
          <w:ilvl w:val="0"/>
          <w:numId w:val="18"/>
        </w:numPr>
        <w:jc w:val="left"/>
        <w:rPr>
          <w:lang w:val="en-GB"/>
        </w:rPr>
      </w:pPr>
      <w:r w:rsidRPr="00CF15F2">
        <w:rPr>
          <w:lang w:val="en-GB"/>
        </w:rPr>
        <w:t>integrated methods</w:t>
      </w:r>
    </w:p>
    <w:p w14:paraId="37B2FC77" w14:textId="3F9A1017" w:rsidR="00CF15F2" w:rsidRPr="00CF15F2" w:rsidRDefault="00CF15F2" w:rsidP="00CF15F2">
      <w:pPr>
        <w:jc w:val="left"/>
        <w:rPr>
          <w:lang w:val="en-GB"/>
        </w:rPr>
      </w:pPr>
      <w:r w:rsidRPr="00CF15F2">
        <w:rPr>
          <w:noProof/>
          <w:lang w:val="en-GB" w:eastAsia="en-GB"/>
        </w:rPr>
        <mc:AlternateContent>
          <mc:Choice Requires="wps">
            <w:drawing>
              <wp:anchor distT="0" distB="0" distL="114300" distR="114300" simplePos="0" relativeHeight="251695104" behindDoc="0" locked="0" layoutInCell="1" allowOverlap="1" wp14:anchorId="76933233" wp14:editId="0C8C809A">
                <wp:simplePos x="0" y="0"/>
                <wp:positionH relativeFrom="column">
                  <wp:posOffset>2922270</wp:posOffset>
                </wp:positionH>
                <wp:positionV relativeFrom="paragraph">
                  <wp:posOffset>478790</wp:posOffset>
                </wp:positionV>
                <wp:extent cx="2831465" cy="635"/>
                <wp:effectExtent l="0" t="0" r="0" b="0"/>
                <wp:wrapSquare wrapText="bothSides"/>
                <wp:docPr id="22" name="Metin Kutusu 22"/>
                <wp:cNvGraphicFramePr/>
                <a:graphic xmlns:a="http://schemas.openxmlformats.org/drawingml/2006/main">
                  <a:graphicData uri="http://schemas.microsoft.com/office/word/2010/wordprocessingShape">
                    <wps:wsp>
                      <wps:cNvSpPr txBox="1"/>
                      <wps:spPr>
                        <a:xfrm>
                          <a:off x="0" y="0"/>
                          <a:ext cx="2831465" cy="635"/>
                        </a:xfrm>
                        <a:prstGeom prst="rect">
                          <a:avLst/>
                        </a:prstGeom>
                        <a:solidFill>
                          <a:prstClr val="white"/>
                        </a:solidFill>
                        <a:ln>
                          <a:noFill/>
                        </a:ln>
                        <a:effectLst/>
                      </wps:spPr>
                      <wps:txbx>
                        <w:txbxContent>
                          <w:p w14:paraId="17F3E2E9" w14:textId="77777777" w:rsidR="00C657E0" w:rsidRPr="00AA09FA" w:rsidRDefault="00C657E0" w:rsidP="00CF15F2">
                            <w:pPr>
                              <w:pStyle w:val="ResimYazs"/>
                            </w:pPr>
                            <w:r>
                              <w:t xml:space="preserve">Figure </w:t>
                            </w:r>
                            <w:r>
                              <w:fldChar w:fldCharType="begin"/>
                            </w:r>
                            <w:r>
                              <w:instrText xml:space="preserve"> SEQ Figure \* ARABIC </w:instrText>
                            </w:r>
                            <w:r>
                              <w:fldChar w:fldCharType="separate"/>
                            </w:r>
                            <w:r>
                              <w:rPr>
                                <w:noProof/>
                              </w:rPr>
                              <w:t>1</w:t>
                            </w:r>
                            <w:r>
                              <w:fldChar w:fldCharType="end"/>
                            </w:r>
                            <w:r>
                              <w:t>. Plant Protection Methods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6933233" id="_x0000_t202" coordsize="21600,21600" o:spt="202" path="m,l,21600r21600,l21600,xe">
                <v:stroke joinstyle="miter"/>
                <v:path gradientshapeok="t" o:connecttype="rect"/>
              </v:shapetype>
              <v:shape id="Metin Kutusu 22" o:spid="_x0000_s1026" type="#_x0000_t202" style="position:absolute;margin-left:230.1pt;margin-top:37.7pt;width:222.95pt;height:.0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" stroked="f">
                <v:textbox style="mso-fit-shape-to-text:t" inset="0,0,0,0">
                  <w:txbxContent>
                    <w:p w14:paraId="17F3E2E9" w14:textId="77777777" w:rsidR="00C657E0" w:rsidRPr="00AA09FA" w:rsidRDefault="00C657E0" w:rsidP="00CF15F2">
                      <w:pPr>
                        <w:pStyle w:val="ResimYazs"/>
                      </w:pPr>
                      <w:r>
                        <w:t xml:space="preserve">Figure </w:t>
                      </w:r>
                      <w:r>
                        <w:fldChar w:fldCharType="begin"/>
                      </w:r>
                      <w:r>
                        <w:instrText xml:space="preserve"> SEQ Figure \* ARABIC </w:instrText>
                      </w:r>
                      <w:r>
                        <w:fldChar w:fldCharType="separate"/>
                      </w:r>
                      <w:r>
                        <w:rPr>
                          <w:noProof/>
                        </w:rPr>
                        <w:t>1</w:t>
                      </w:r>
                      <w:r>
                        <w:fldChar w:fldCharType="end"/>
                      </w:r>
                      <w:r>
                        <w:t>. Plant Protection Methods</w:t>
                      </w:r>
                    </w:p>
                  </w:txbxContent>
                </v:textbox>
                <w10:wrap type="square"/>
              </v:shape>
            </w:pict>
          </mc:Fallback>
        </mc:AlternateContent>
      </w:r>
      <w:r w:rsidRPr="00CF15F2">
        <w:rPr>
          <w:lang w:val="en-GB"/>
        </w:rPr>
        <w:t>Chemical plant protection occupies a position of major importance by virtue of the fact that pesticides are easy to use and fast-acting. Pesticide application refers to the practical way in which pesticides (including herbicides, fungicides, insecticides, or nematode control agents) are delivered to their biological targets (e.g. pest organism, crop or other plant). They are shown in Figure 2.</w:t>
      </w:r>
    </w:p>
    <w:p w14:paraId="688C34A0" w14:textId="77777777" w:rsidR="00CF15F2" w:rsidRPr="00CF15F2" w:rsidRDefault="00CF15F2" w:rsidP="00CF15F2">
      <w:pPr>
        <w:jc w:val="left"/>
        <w:rPr>
          <w:lang w:val="en-GB"/>
        </w:rPr>
      </w:pPr>
    </w:p>
    <w:p w14:paraId="65CBBE55" w14:textId="77777777" w:rsidR="00CF15F2" w:rsidRPr="00CF15F2" w:rsidRDefault="00CF15F2" w:rsidP="00CF15F2">
      <w:pPr>
        <w:jc w:val="left"/>
        <w:rPr>
          <w:lang w:val="en-GB"/>
        </w:rPr>
      </w:pPr>
      <w:r w:rsidRPr="00CF15F2">
        <w:rPr>
          <w:noProof/>
          <w:lang w:val="en-GB" w:eastAsia="en-GB"/>
        </w:rPr>
        <w:lastRenderedPageBreak/>
        <w:drawing>
          <wp:inline distT="0" distB="0" distL="0" distR="0" wp14:anchorId="1CCD01BC" wp14:editId="7FC84AB5">
            <wp:extent cx="5293360" cy="3209925"/>
            <wp:effectExtent l="19050" t="19050" r="21590" b="2857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4591" b="4409"/>
                    <a:stretch/>
                  </pic:blipFill>
                  <pic:spPr bwMode="auto">
                    <a:xfrm>
                      <a:off x="0" y="0"/>
                      <a:ext cx="5294272" cy="3210478"/>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5451A569" w14:textId="77777777" w:rsidR="00CF15F2" w:rsidRPr="00CF15F2" w:rsidRDefault="00CF15F2" w:rsidP="00CF15F2">
      <w:pPr>
        <w:pStyle w:val="ResimYazs"/>
      </w:pPr>
      <w:r w:rsidRPr="00CF15F2">
        <w:t xml:space="preserve">Figure </w:t>
      </w:r>
      <w:r w:rsidRPr="00CF15F2">
        <w:fldChar w:fldCharType="begin"/>
      </w:r>
      <w:r w:rsidRPr="00CF15F2">
        <w:instrText xml:space="preserve"> SEQ Figure \* ARABIC </w:instrText>
      </w:r>
      <w:r w:rsidRPr="00CF15F2">
        <w:fldChar w:fldCharType="separate"/>
      </w:r>
      <w:r w:rsidRPr="00CF15F2">
        <w:t>2</w:t>
      </w:r>
      <w:r w:rsidRPr="00CF15F2">
        <w:fldChar w:fldCharType="end"/>
      </w:r>
      <w:r w:rsidRPr="00CF15F2">
        <w:t>. The factors needed to be considered during chemical protection applications</w:t>
      </w:r>
    </w:p>
    <w:p w14:paraId="087162B8" w14:textId="77777777" w:rsidR="00CF15F2" w:rsidRPr="00CF15F2" w:rsidRDefault="00CF15F2" w:rsidP="00CF15F2">
      <w:pPr>
        <w:rPr>
          <w:lang w:val="en-GB"/>
        </w:rPr>
      </w:pPr>
      <w:r w:rsidRPr="00CF15F2">
        <w:rPr>
          <w:lang w:val="en-GB"/>
        </w:rPr>
        <w:t xml:space="preserve">Pesticides are either transmitted to plant and soil surface or injected into soil by various machines (Figure 3). </w:t>
      </w:r>
    </w:p>
    <w:p w14:paraId="00E4DFB9" w14:textId="77777777" w:rsidR="00CF15F2" w:rsidRPr="00CF15F2" w:rsidRDefault="00CF15F2" w:rsidP="00CF15F2">
      <w:pPr>
        <w:jc w:val="left"/>
        <w:rPr>
          <w:lang w:val="en-GB"/>
        </w:rPr>
      </w:pPr>
      <w:r w:rsidRPr="00CF15F2">
        <w:rPr>
          <w:noProof/>
          <w:lang w:val="en-GB" w:eastAsia="en-GB"/>
        </w:rPr>
        <w:drawing>
          <wp:inline distT="0" distB="0" distL="0" distR="0" wp14:anchorId="41E6F18C" wp14:editId="53CD61FF">
            <wp:extent cx="5760720" cy="3239770"/>
            <wp:effectExtent l="19050" t="19050" r="11430" b="1778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3239770"/>
                    </a:xfrm>
                    <a:prstGeom prst="rect">
                      <a:avLst/>
                    </a:prstGeom>
                    <a:ln>
                      <a:solidFill>
                        <a:schemeClr val="accent1"/>
                      </a:solidFill>
                    </a:ln>
                  </pic:spPr>
                </pic:pic>
              </a:graphicData>
            </a:graphic>
          </wp:inline>
        </w:drawing>
      </w:r>
    </w:p>
    <w:p w14:paraId="67677C7E" w14:textId="77777777" w:rsidR="00CF15F2" w:rsidRPr="00CF15F2" w:rsidRDefault="00CF15F2" w:rsidP="00B97526">
      <w:pPr>
        <w:pStyle w:val="ResimYazs"/>
        <w:jc w:val="center"/>
      </w:pPr>
      <w:r w:rsidRPr="00CF15F2">
        <w:t xml:space="preserve">Figure </w:t>
      </w:r>
      <w:r w:rsidRPr="00CF15F2">
        <w:fldChar w:fldCharType="begin"/>
      </w:r>
      <w:r w:rsidRPr="00CF15F2">
        <w:instrText xml:space="preserve"> SEQ Figure \* ARABIC </w:instrText>
      </w:r>
      <w:r w:rsidRPr="00CF15F2">
        <w:fldChar w:fldCharType="separate"/>
      </w:r>
      <w:r w:rsidRPr="00CF15F2">
        <w:t>3</w:t>
      </w:r>
      <w:r w:rsidRPr="00CF15F2">
        <w:fldChar w:fldCharType="end"/>
      </w:r>
      <w:r w:rsidRPr="00CF15F2">
        <w:t>. General types of agricultural protection machines</w:t>
      </w:r>
    </w:p>
    <w:p w14:paraId="081FE823" w14:textId="77777777" w:rsidR="00CF15F2" w:rsidRPr="00CF15F2" w:rsidRDefault="00CF15F2" w:rsidP="00CF15F2">
      <w:pPr>
        <w:jc w:val="left"/>
        <w:rPr>
          <w:lang w:val="en-GB"/>
        </w:rPr>
      </w:pPr>
    </w:p>
    <w:p w14:paraId="4B19370B" w14:textId="77777777" w:rsidR="00CF15F2" w:rsidRPr="00CF15F2" w:rsidRDefault="00CF15F2" w:rsidP="00891AD0">
      <w:pPr>
        <w:rPr>
          <w:lang w:val="en-GB"/>
        </w:rPr>
      </w:pPr>
      <w:r w:rsidRPr="00CF15F2">
        <w:rPr>
          <w:lang w:val="en-GB"/>
        </w:rPr>
        <w:lastRenderedPageBreak/>
        <w:t xml:space="preserve">One of the most common forms of pesticide application is the use of sprayers. A sprayer is a piece of equipment that is used to apply herbicides, pesticides, and fertilizers on agricultural crops. Sprayers range in size from man-portable units (typically backpacks with spray guns) to trailed sprayers that are connected to a tractor, to self-propelled units similar to tractors, with boom mounts of 12–48 meter in length. </w:t>
      </w:r>
    </w:p>
    <w:p w14:paraId="216180E8" w14:textId="77777777" w:rsidR="00CF15F2" w:rsidRPr="00CF15F2" w:rsidRDefault="00CF15F2" w:rsidP="00891AD0">
      <w:pPr>
        <w:rPr>
          <w:lang w:val="en-GB"/>
        </w:rPr>
      </w:pPr>
      <w:r w:rsidRPr="00CF15F2">
        <w:rPr>
          <w:lang w:val="en-GB"/>
        </w:rPr>
        <w:t xml:space="preserve">Despite technological progress in pesticide application equipment, chemical crop protection continues to contribute to environmental pollution. During the application of </w:t>
      </w:r>
      <w:proofErr w:type="spellStart"/>
      <w:r w:rsidRPr="00CF15F2">
        <w:rPr>
          <w:lang w:val="en-GB"/>
        </w:rPr>
        <w:t>pesiticides</w:t>
      </w:r>
      <w:proofErr w:type="spellEnd"/>
      <w:r w:rsidRPr="00CF15F2">
        <w:rPr>
          <w:lang w:val="en-GB"/>
        </w:rPr>
        <w:t xml:space="preserve">, some losses </w:t>
      </w:r>
      <w:proofErr w:type="spellStart"/>
      <w:r w:rsidRPr="00CF15F2">
        <w:rPr>
          <w:lang w:val="en-GB"/>
        </w:rPr>
        <w:t>accur</w:t>
      </w:r>
      <w:proofErr w:type="spellEnd"/>
      <w:r w:rsidRPr="00CF15F2">
        <w:rPr>
          <w:lang w:val="en-GB"/>
        </w:rPr>
        <w:t xml:space="preserve"> as a result of several mechanisms, such as spray drift, runoff, leaching. Environment is at risk of contamination with pesticides and could be reduced to a great extent with a better sprayer design and spray management. Besides the sprayer manufacturers, sprayer operators need to take more responsibility for the prevention of environment and therefore they have to make environmentally responsible decisions at different stages, from designing to operating sprayers.</w:t>
      </w:r>
    </w:p>
    <w:p w14:paraId="349B0AF1" w14:textId="77777777" w:rsidR="00CF15F2" w:rsidRPr="00CF15F2" w:rsidRDefault="00CF15F2" w:rsidP="00891AD0">
      <w:pPr>
        <w:rPr>
          <w:lang w:val="en-GB"/>
        </w:rPr>
      </w:pPr>
      <w:r w:rsidRPr="00CF15F2">
        <w:rPr>
          <w:lang w:val="en-GB"/>
        </w:rPr>
        <w:t>Reduction of pesticide residues on foods, protection of environment and improvement the effectiveness of pesticides are the three key objectives in the optimization of sprayers. Achievement of any spray application process is measured with the result of the realization of the mentioned objectives. Therefore, finding the optimal combination between these different designs and the various plants conditions should be the first step in any optimization process.</w:t>
      </w:r>
    </w:p>
    <w:p w14:paraId="3AFF7E0B" w14:textId="77777777" w:rsidR="00CF15F2" w:rsidRDefault="00CF15F2" w:rsidP="00891AD0">
      <w:pPr>
        <w:rPr>
          <w:lang w:val="en-GB"/>
        </w:rPr>
      </w:pPr>
      <w:r w:rsidRPr="00CF15F2">
        <w:rPr>
          <w:lang w:val="en-GB"/>
        </w:rPr>
        <w:t xml:space="preserve">Uninterrupted continuation of the spraying process does not mean that the system is working properly. There are a lot of elements (pumps, piping, liquid and spray nozzles, filters etc.) of a spraying system affecting access of the operation. Furthermore, many other factors can impact the spraying system. So, all the factors affecting the success of spraying should be known and taken into account. </w:t>
      </w:r>
    </w:p>
    <w:p w14:paraId="2E5B92AE" w14:textId="77777777" w:rsidR="002F0B96" w:rsidRDefault="002F0B96" w:rsidP="00891AD0">
      <w:pPr>
        <w:rPr>
          <w:lang w:val="en-GB"/>
        </w:rPr>
      </w:pPr>
    </w:p>
    <w:p w14:paraId="0A16DD21" w14:textId="77777777" w:rsidR="002F0B96" w:rsidRDefault="002F0B96" w:rsidP="00891AD0">
      <w:pPr>
        <w:rPr>
          <w:lang w:val="en-GB"/>
        </w:rPr>
      </w:pPr>
    </w:p>
    <w:p w14:paraId="2A2DEC25" w14:textId="77777777" w:rsidR="002F0B96" w:rsidRPr="00CF15F2" w:rsidRDefault="002F0B96" w:rsidP="00891AD0">
      <w:pPr>
        <w:rPr>
          <w:lang w:val="en-GB"/>
        </w:rPr>
      </w:pPr>
    </w:p>
    <w:p w14:paraId="6F6D45AB" w14:textId="77777777" w:rsidR="00891AD0" w:rsidRDefault="00891AD0" w:rsidP="008D52C9">
      <w:pPr>
        <w:pStyle w:val="Balk1"/>
      </w:pPr>
      <w:bookmarkStart w:id="11" w:name="_Toc472511853"/>
      <w:bookmarkStart w:id="12" w:name="_Toc481649007"/>
      <w:r w:rsidRPr="00891AD0">
        <w:lastRenderedPageBreak/>
        <w:t xml:space="preserve">The </w:t>
      </w:r>
      <w:r w:rsidRPr="008D52C9">
        <w:t>Factors</w:t>
      </w:r>
      <w:r w:rsidRPr="00891AD0">
        <w:t xml:space="preserve"> Affacting Spraying Quality</w:t>
      </w:r>
      <w:bookmarkEnd w:id="11"/>
      <w:bookmarkEnd w:id="12"/>
    </w:p>
    <w:p w14:paraId="0C0B7386" w14:textId="77777777" w:rsidR="002F0B96" w:rsidRDefault="002F0B96" w:rsidP="008D52C9"/>
    <w:p w14:paraId="6D70F6EA" w14:textId="77777777" w:rsidR="008D52C9" w:rsidRPr="002A0F2A" w:rsidRDefault="008D52C9" w:rsidP="008D52C9">
      <w:r w:rsidRPr="002A0F2A">
        <w:t xml:space="preserve">Spraying applications requires more managerial decisions than any other farm operation because a lot of factors need to be considered before and during the operation. If spraying more pesticides than the need, it means that money is wasted. Thus, the costs of wasted chemicals can be high. If there is no enough spraying, it will be required to go back and re-spray the field. Those are the kinds of mistakes that could result in poor performance of the pesticide and cost growers’ time and money to reapply to the entire field. </w:t>
      </w:r>
    </w:p>
    <w:p w14:paraId="21BD72CF" w14:textId="77777777" w:rsidR="008D52C9" w:rsidRPr="002A0F2A" w:rsidRDefault="008D52C9" w:rsidP="008D52C9">
      <w:r w:rsidRPr="002A0F2A">
        <w:t xml:space="preserve">There are also environmental concerns to be aware of that can cause unintended problems such as spray drift, or application of pesticides in certain areas that could cause chemicals going into waterways. On the other hand, more spraying causes chemical residues on food and brings health risks. Therefore calibration </w:t>
      </w:r>
      <w:r>
        <w:t xml:space="preserve">of sprayer </w:t>
      </w:r>
      <w:r w:rsidRPr="002A0F2A">
        <w:t xml:space="preserve">is </w:t>
      </w:r>
      <w:r>
        <w:t xml:space="preserve">very </w:t>
      </w:r>
      <w:r w:rsidRPr="002A0F2A">
        <w:t>important.</w:t>
      </w:r>
    </w:p>
    <w:p w14:paraId="7BEA3627" w14:textId="77777777" w:rsidR="008D52C9" w:rsidRPr="002A0F2A" w:rsidRDefault="008D52C9" w:rsidP="008D52C9">
      <w:r w:rsidRPr="002A0F2A">
        <w:t xml:space="preserve">In terms of spraying operation quality, </w:t>
      </w:r>
      <w:r>
        <w:t>i</w:t>
      </w:r>
      <w:r w:rsidRPr="002A0F2A">
        <w:t xml:space="preserve">t can be said that </w:t>
      </w:r>
      <w:r>
        <w:t>it i</w:t>
      </w:r>
      <w:r w:rsidRPr="002A0F2A">
        <w:t>s not only how much you apply but how uniformly you are spreading it over the target The factors such as application rate, spray drift, nozzle rate, nozzle type, spray pressure, travel speed will lead to a successful outcome. These factors are explained below.</w:t>
      </w:r>
    </w:p>
    <w:p w14:paraId="632C76E5" w14:textId="77777777" w:rsidR="008D52C9" w:rsidRPr="002A0F2A" w:rsidRDefault="008D52C9" w:rsidP="008D52C9">
      <w:pPr>
        <w:rPr>
          <w:b/>
        </w:rPr>
      </w:pPr>
      <w:r w:rsidRPr="002A0F2A">
        <w:rPr>
          <w:b/>
        </w:rPr>
        <w:t xml:space="preserve">Application rate: </w:t>
      </w:r>
      <w:r w:rsidRPr="002A0F2A">
        <w:t>Application rate is the amount of mixed liquid (water and pesticide) to be sprayed per unit area.</w:t>
      </w:r>
      <w:r>
        <w:t xml:space="preserve"> </w:t>
      </w:r>
      <w:proofErr w:type="spellStart"/>
      <w:r>
        <w:rPr>
          <w:lang w:val="tr-TR"/>
        </w:rPr>
        <w:t>Units</w:t>
      </w:r>
      <w:proofErr w:type="spellEnd"/>
      <w:r>
        <w:rPr>
          <w:lang w:val="tr-TR"/>
        </w:rPr>
        <w:t xml:space="preserve"> of </w:t>
      </w:r>
      <w:proofErr w:type="spellStart"/>
      <w:r>
        <w:rPr>
          <w:lang w:val="tr-TR"/>
        </w:rPr>
        <w:t>application</w:t>
      </w:r>
      <w:proofErr w:type="spellEnd"/>
      <w:r>
        <w:rPr>
          <w:lang w:val="tr-TR"/>
        </w:rPr>
        <w:t xml:space="preserve"> rate </w:t>
      </w:r>
      <w:proofErr w:type="spellStart"/>
      <w:r>
        <w:rPr>
          <w:lang w:val="tr-TR"/>
        </w:rPr>
        <w:t>generally</w:t>
      </w:r>
      <w:proofErr w:type="spellEnd"/>
      <w:r>
        <w:rPr>
          <w:lang w:val="tr-TR"/>
        </w:rPr>
        <w:t xml:space="preserve"> </w:t>
      </w:r>
      <w:proofErr w:type="spellStart"/>
      <w:r>
        <w:rPr>
          <w:lang w:val="tr-TR"/>
        </w:rPr>
        <w:t>used</w:t>
      </w:r>
      <w:proofErr w:type="spellEnd"/>
      <w:r>
        <w:rPr>
          <w:lang w:val="tr-TR"/>
        </w:rPr>
        <w:t xml:space="preserve"> </w:t>
      </w:r>
      <w:proofErr w:type="spellStart"/>
      <w:r>
        <w:rPr>
          <w:lang w:val="tr-TR"/>
        </w:rPr>
        <w:t>are</w:t>
      </w:r>
      <w:proofErr w:type="spellEnd"/>
      <w:r w:rsidRPr="00F01537">
        <w:rPr>
          <w:lang w:val="tr-TR"/>
        </w:rPr>
        <w:t xml:space="preserve"> </w:t>
      </w:r>
      <w:proofErr w:type="spellStart"/>
      <w:r w:rsidRPr="00F01537">
        <w:rPr>
          <w:lang w:val="tr-TR"/>
        </w:rPr>
        <w:t>lt</w:t>
      </w:r>
      <w:proofErr w:type="spellEnd"/>
      <w:r w:rsidRPr="00F01537">
        <w:rPr>
          <w:lang w:val="tr-TR"/>
        </w:rPr>
        <w:t xml:space="preserve">/da, </w:t>
      </w:r>
      <w:proofErr w:type="spellStart"/>
      <w:r w:rsidRPr="00F01537">
        <w:rPr>
          <w:lang w:val="tr-TR"/>
        </w:rPr>
        <w:t>lt</w:t>
      </w:r>
      <w:proofErr w:type="spellEnd"/>
      <w:r w:rsidRPr="00F01537">
        <w:rPr>
          <w:lang w:val="tr-TR"/>
        </w:rPr>
        <w:t xml:space="preserve">/ha, kg/da </w:t>
      </w:r>
      <w:proofErr w:type="spellStart"/>
      <w:r>
        <w:rPr>
          <w:lang w:val="tr-TR"/>
        </w:rPr>
        <w:t>or</w:t>
      </w:r>
      <w:proofErr w:type="spellEnd"/>
      <w:r w:rsidRPr="00F01537">
        <w:rPr>
          <w:lang w:val="tr-TR"/>
        </w:rPr>
        <w:t xml:space="preserve"> kg/ha</w:t>
      </w:r>
      <w:r>
        <w:rPr>
          <w:lang w:val="tr-TR"/>
        </w:rPr>
        <w:t>.</w:t>
      </w:r>
      <w:r w:rsidRPr="002A0F2A">
        <w:t xml:space="preserve"> If the application rate is increases, droplet sizes are also increase and drift </w:t>
      </w:r>
      <w:proofErr w:type="spellStart"/>
      <w:r w:rsidRPr="002A0F2A">
        <w:t>decrases</w:t>
      </w:r>
      <w:proofErr w:type="spellEnd"/>
      <w:r w:rsidRPr="002A0F2A">
        <w:t xml:space="preserve">. Different type of pesticides requires different application rate. </w:t>
      </w:r>
    </w:p>
    <w:p w14:paraId="3BDA0B6E" w14:textId="68D9BE94" w:rsidR="008D52C9" w:rsidRPr="002A0F2A" w:rsidRDefault="008D52C9" w:rsidP="008D52C9">
      <w:r w:rsidRPr="002A0F2A">
        <w:rPr>
          <w:b/>
        </w:rPr>
        <w:t>Drift:</w:t>
      </w:r>
      <w:r w:rsidRPr="002A0F2A">
        <w:t xml:space="preserve"> In terms of spraying technique, the goal is to get the pesticide from the application equipment to the intended target while avoiding non-target zones such as nearby crops, environmentally sensitive areas, and areas of human activity. </w:t>
      </w:r>
      <w:r w:rsidR="008273C0">
        <w:t>Spray droplets</w:t>
      </w:r>
      <w:r w:rsidRPr="002A0F2A">
        <w:t xml:space="preserve"> may move from the target </w:t>
      </w:r>
      <w:r w:rsidR="008273C0">
        <w:t>area</w:t>
      </w:r>
      <w:r w:rsidRPr="002A0F2A">
        <w:t xml:space="preserve"> </w:t>
      </w:r>
      <w:r w:rsidR="008273C0">
        <w:t xml:space="preserve">due to </w:t>
      </w:r>
      <w:r w:rsidRPr="002A0F2A">
        <w:t xml:space="preserve">spray drift or </w:t>
      </w:r>
      <w:r w:rsidR="00670ADC" w:rsidRPr="002A0F2A">
        <w:t>vapor</w:t>
      </w:r>
      <w:r w:rsidRPr="002A0F2A">
        <w:t xml:space="preserve"> drift. </w:t>
      </w:r>
      <w:r w:rsidR="008273C0" w:rsidRPr="008273C0">
        <w:t xml:space="preserve">Drift can cause damage to neighboring plants and other </w:t>
      </w:r>
      <w:r w:rsidR="00322915">
        <w:t xml:space="preserve">parts of ecosystem </w:t>
      </w:r>
      <w:r w:rsidR="008273C0" w:rsidRPr="008273C0">
        <w:t>while reducing pesticide activity.</w:t>
      </w:r>
    </w:p>
    <w:p w14:paraId="36F54571" w14:textId="104A1DED" w:rsidR="008D52C9" w:rsidRDefault="00322915" w:rsidP="008D52C9">
      <w:r w:rsidRPr="00322915">
        <w:lastRenderedPageBreak/>
        <w:t>The movement of pesticide droplets out of the targeted area is called</w:t>
      </w:r>
      <w:r>
        <w:t xml:space="preserve"> s</w:t>
      </w:r>
      <w:r w:rsidR="008D52C9" w:rsidRPr="00FD1D1D">
        <w:t xml:space="preserve">pray </w:t>
      </w:r>
      <w:r>
        <w:t>d</w:t>
      </w:r>
      <w:r w:rsidR="008D52C9" w:rsidRPr="00FD1D1D">
        <w:t xml:space="preserve">rift. This </w:t>
      </w:r>
      <w:r w:rsidRPr="00FD1D1D">
        <w:t>generally</w:t>
      </w:r>
      <w:r w:rsidR="008D52C9" w:rsidRPr="00FD1D1D">
        <w:t xml:space="preserve"> </w:t>
      </w:r>
      <w:r w:rsidRPr="00FD1D1D">
        <w:t>happens</w:t>
      </w:r>
      <w:r w:rsidR="008D52C9" w:rsidRPr="00FD1D1D">
        <w:t xml:space="preserve"> </w:t>
      </w:r>
      <w:r>
        <w:t>if</w:t>
      </w:r>
      <w:r w:rsidR="008D52C9" w:rsidRPr="00FD1D1D">
        <w:t xml:space="preserve"> the wind </w:t>
      </w:r>
      <w:r>
        <w:t xml:space="preserve">speed </w:t>
      </w:r>
      <w:r w:rsidR="008D52C9" w:rsidRPr="00FD1D1D">
        <w:t xml:space="preserve">is </w:t>
      </w:r>
      <w:r>
        <w:t>too</w:t>
      </w:r>
      <w:r w:rsidR="008D52C9" w:rsidRPr="00FD1D1D">
        <w:t xml:space="preserve"> </w:t>
      </w:r>
      <w:r>
        <w:t xml:space="preserve">high. Spray drift potential is higher if diameter of spray </w:t>
      </w:r>
      <w:r w:rsidR="008D52C9" w:rsidRPr="00FD1D1D">
        <w:t xml:space="preserve">droplets </w:t>
      </w:r>
      <w:r>
        <w:t xml:space="preserve">are small </w:t>
      </w:r>
      <w:r w:rsidR="00670ADC">
        <w:t>when compared to</w:t>
      </w:r>
      <w:r>
        <w:t xml:space="preserve"> bigger </w:t>
      </w:r>
      <w:r w:rsidR="008D52C9" w:rsidRPr="00FD1D1D">
        <w:t>droplets</w:t>
      </w:r>
      <w:r>
        <w:t xml:space="preserve"> diameter</w:t>
      </w:r>
      <w:r w:rsidR="008D52C9" w:rsidRPr="00FD1D1D">
        <w:t>.</w:t>
      </w:r>
    </w:p>
    <w:p w14:paraId="6B23BFE7" w14:textId="77777777" w:rsidR="00B97526" w:rsidRDefault="00B97526" w:rsidP="008D52C9"/>
    <w:p w14:paraId="7A75C8A7" w14:textId="77777777" w:rsidR="008D52C9" w:rsidRPr="00FD1D1D" w:rsidRDefault="008D52C9" w:rsidP="008D52C9"/>
    <w:p w14:paraId="139FAF3F" w14:textId="77777777" w:rsidR="008D52C9" w:rsidRDefault="008D52C9" w:rsidP="008D52C9">
      <w:pPr>
        <w:keepNext/>
        <w:jc w:val="center"/>
      </w:pPr>
      <w:r>
        <w:rPr>
          <w:noProof/>
          <w:lang w:val="en-GB" w:eastAsia="en-GB"/>
        </w:rPr>
        <w:drawing>
          <wp:inline distT="0" distB="0" distL="0" distR="0" wp14:anchorId="67F5D85D" wp14:editId="5D7A563A">
            <wp:extent cx="3905250" cy="889308"/>
            <wp:effectExtent l="0" t="0" r="0" b="6350"/>
            <wp:docPr id="1226904" name="Resim 1226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05250" cy="889308"/>
                    </a:xfrm>
                    <a:prstGeom prst="rect">
                      <a:avLst/>
                    </a:prstGeom>
                    <a:noFill/>
                  </pic:spPr>
                </pic:pic>
              </a:graphicData>
            </a:graphic>
          </wp:inline>
        </w:drawing>
      </w:r>
    </w:p>
    <w:p w14:paraId="7012D209" w14:textId="77777777" w:rsidR="008D52C9" w:rsidRDefault="008D52C9" w:rsidP="008D52C9">
      <w:pPr>
        <w:pStyle w:val="ResimYazs"/>
        <w:jc w:val="center"/>
      </w:pPr>
      <w:r>
        <w:t xml:space="preserve">Figure </w:t>
      </w:r>
      <w:r>
        <w:fldChar w:fldCharType="begin"/>
      </w:r>
      <w:r>
        <w:instrText xml:space="preserve"> SEQ Figure \* ARABIC </w:instrText>
      </w:r>
      <w:r>
        <w:fldChar w:fldCharType="separate"/>
      </w:r>
      <w:r>
        <w:rPr>
          <w:noProof/>
        </w:rPr>
        <w:t>4</w:t>
      </w:r>
      <w:r>
        <w:fldChar w:fldCharType="end"/>
      </w:r>
      <w:r>
        <w:t>. Spray drift during the spraying</w:t>
      </w:r>
    </w:p>
    <w:p w14:paraId="5585F0A3" w14:textId="77777777" w:rsidR="00B97526" w:rsidRPr="00B97526" w:rsidRDefault="00B97526" w:rsidP="00B97526">
      <w:pPr>
        <w:rPr>
          <w:lang w:val="en-GB"/>
        </w:rPr>
      </w:pPr>
    </w:p>
    <w:p w14:paraId="1D108E6B" w14:textId="29F277B3" w:rsidR="008D52C9" w:rsidRPr="002A0F2A" w:rsidRDefault="00670ADC" w:rsidP="008D52C9">
      <w:r>
        <w:t>Other kind of the drift is v</w:t>
      </w:r>
      <w:r w:rsidRPr="00FD1D1D">
        <w:t>apor</w:t>
      </w:r>
      <w:r w:rsidR="008D52C9" w:rsidRPr="00FD1D1D">
        <w:t xml:space="preserve"> </w:t>
      </w:r>
      <w:r w:rsidRPr="00FD1D1D">
        <w:t xml:space="preserve">drift </w:t>
      </w:r>
      <w:r>
        <w:t xml:space="preserve">which </w:t>
      </w:r>
      <w:r w:rsidR="008D52C9" w:rsidRPr="00FD1D1D">
        <w:t xml:space="preserve">is the movement of pesticide </w:t>
      </w:r>
      <w:r w:rsidRPr="00FD1D1D">
        <w:t>vapors</w:t>
      </w:r>
      <w:r w:rsidR="008D52C9" w:rsidRPr="00FD1D1D">
        <w:t xml:space="preserve">. </w:t>
      </w:r>
      <w:r w:rsidRPr="00670ADC">
        <w:t xml:space="preserve">It is the result of the phase change of the volatile </w:t>
      </w:r>
      <w:r>
        <w:t>pesticide</w:t>
      </w:r>
      <w:r w:rsidRPr="00670ADC">
        <w:t xml:space="preserve"> on the soil and plant surface or directly in the air.</w:t>
      </w:r>
      <w:r>
        <w:t xml:space="preserve"> This kind of </w:t>
      </w:r>
      <w:r w:rsidRPr="00670ADC">
        <w:t xml:space="preserve">drift is more dependent on </w:t>
      </w:r>
      <w:r>
        <w:t xml:space="preserve">pesticide </w:t>
      </w:r>
      <w:r w:rsidRPr="00670ADC">
        <w:t>properties and air temperature.</w:t>
      </w:r>
    </w:p>
    <w:p w14:paraId="1F346F1F" w14:textId="77777777" w:rsidR="008D52C9" w:rsidRPr="002A0F2A" w:rsidRDefault="008D52C9" w:rsidP="008D52C9">
      <w:r w:rsidRPr="002A0F2A">
        <w:t>The best way to manage drift is to spray under the correct conditions wit</w:t>
      </w:r>
      <w:r>
        <w:t>h a properly adjusted sprayer. It is</w:t>
      </w:r>
      <w:r w:rsidRPr="002A0F2A">
        <w:t xml:space="preserve"> </w:t>
      </w:r>
      <w:r>
        <w:t>required</w:t>
      </w:r>
      <w:r w:rsidRPr="002A0F2A">
        <w:t xml:space="preserve"> to consider the:</w:t>
      </w:r>
    </w:p>
    <w:p w14:paraId="3997C058" w14:textId="77777777" w:rsidR="008D52C9" w:rsidRPr="002A0F2A" w:rsidRDefault="008D52C9" w:rsidP="008D52C9">
      <w:pPr>
        <w:pStyle w:val="ListeParagraf"/>
        <w:numPr>
          <w:ilvl w:val="0"/>
          <w:numId w:val="19"/>
        </w:numPr>
        <w:spacing w:before="120" w:after="120" w:line="276" w:lineRule="auto"/>
        <w:contextualSpacing/>
      </w:pPr>
      <w:r w:rsidRPr="002A0F2A">
        <w:t xml:space="preserve"> Equipment</w:t>
      </w:r>
    </w:p>
    <w:p w14:paraId="0DBABFC5" w14:textId="77777777" w:rsidR="008D52C9" w:rsidRPr="002A0F2A" w:rsidRDefault="008D52C9" w:rsidP="008D52C9">
      <w:pPr>
        <w:pStyle w:val="ListeParagraf"/>
        <w:numPr>
          <w:ilvl w:val="0"/>
          <w:numId w:val="19"/>
        </w:numPr>
        <w:spacing w:before="120" w:after="120" w:line="276" w:lineRule="auto"/>
        <w:contextualSpacing/>
      </w:pPr>
      <w:r w:rsidRPr="002A0F2A">
        <w:t xml:space="preserve"> Environmental conditions, and</w:t>
      </w:r>
    </w:p>
    <w:p w14:paraId="505BAD33" w14:textId="77777777" w:rsidR="008D52C9" w:rsidRPr="002A0F2A" w:rsidRDefault="008D52C9" w:rsidP="008D52C9">
      <w:pPr>
        <w:pStyle w:val="ListeParagraf"/>
        <w:numPr>
          <w:ilvl w:val="0"/>
          <w:numId w:val="19"/>
        </w:numPr>
        <w:spacing w:before="120" w:after="120" w:line="276" w:lineRule="auto"/>
        <w:contextualSpacing/>
      </w:pPr>
      <w:r w:rsidRPr="002A0F2A">
        <w:t xml:space="preserve"> Pesticide formulation.</w:t>
      </w:r>
    </w:p>
    <w:p w14:paraId="6810660D" w14:textId="77777777" w:rsidR="008D52C9" w:rsidRPr="002A0F2A" w:rsidRDefault="008D52C9" w:rsidP="008D52C9">
      <w:pPr>
        <w:rPr>
          <w:b/>
        </w:rPr>
      </w:pPr>
      <w:r w:rsidRPr="002A0F2A">
        <w:rPr>
          <w:b/>
        </w:rPr>
        <w:t>Spray Angle</w:t>
      </w:r>
    </w:p>
    <w:p w14:paraId="5827E979" w14:textId="1EAD5B3B" w:rsidR="008D52C9" w:rsidRDefault="008D52C9" w:rsidP="008D52C9">
      <w:r>
        <w:rPr>
          <w:noProof/>
          <w:lang w:val="en-GB" w:eastAsia="en-GB"/>
        </w:rPr>
        <w:drawing>
          <wp:anchor distT="0" distB="0" distL="114300" distR="114300" simplePos="0" relativeHeight="251704320" behindDoc="0" locked="0" layoutInCell="1" allowOverlap="1" wp14:anchorId="394AE53C" wp14:editId="0948F36F">
            <wp:simplePos x="0" y="0"/>
            <wp:positionH relativeFrom="margin">
              <wp:align>right</wp:align>
            </wp:positionH>
            <wp:positionV relativeFrom="paragraph">
              <wp:posOffset>2540</wp:posOffset>
            </wp:positionV>
            <wp:extent cx="1543050" cy="1310767"/>
            <wp:effectExtent l="0" t="0" r="0" b="3810"/>
            <wp:wrapSquare wrapText="bothSides"/>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43050" cy="1310767"/>
                    </a:xfrm>
                    <a:prstGeom prst="rect">
                      <a:avLst/>
                    </a:prstGeom>
                    <a:noFill/>
                  </pic:spPr>
                </pic:pic>
              </a:graphicData>
            </a:graphic>
          </wp:anchor>
        </w:drawing>
      </w:r>
      <w:r w:rsidR="002A7C5B">
        <w:t>Spray angle is an important parameter affecting drift, coverage and overlapping</w:t>
      </w:r>
      <w:r w:rsidRPr="002A0F2A">
        <w:t xml:space="preserve">. </w:t>
      </w:r>
      <w:r w:rsidR="002A7C5B">
        <w:t xml:space="preserve">Spray angles of nozzles usually changes from </w:t>
      </w:r>
      <w:r w:rsidR="002A7C5B" w:rsidRPr="002A0F2A">
        <w:t>80</w:t>
      </w:r>
      <w:r w:rsidR="002A7C5B" w:rsidRPr="002A0F2A">
        <w:rPr>
          <w:vertAlign w:val="superscript"/>
        </w:rPr>
        <w:t>o</w:t>
      </w:r>
      <w:r w:rsidR="002A7C5B">
        <w:t xml:space="preserve"> to 12</w:t>
      </w:r>
      <w:r w:rsidR="002A7C5B" w:rsidRPr="002A0F2A">
        <w:t>0</w:t>
      </w:r>
      <w:r w:rsidR="002A7C5B" w:rsidRPr="002A0F2A">
        <w:rPr>
          <w:vertAlign w:val="superscript"/>
        </w:rPr>
        <w:t>o</w:t>
      </w:r>
      <w:r w:rsidR="002A7C5B" w:rsidRPr="002A7C5B">
        <w:t>.</w:t>
      </w:r>
      <w:r w:rsidR="002A7C5B" w:rsidRPr="002A0F2A">
        <w:t xml:space="preserve"> </w:t>
      </w:r>
      <w:r w:rsidRPr="002A0F2A">
        <w:t xml:space="preserve">Nozzles that have </w:t>
      </w:r>
      <w:r w:rsidR="002A7C5B">
        <w:t>bigger</w:t>
      </w:r>
      <w:r w:rsidRPr="002A0F2A">
        <w:t xml:space="preserve"> spray angles (for example, 1</w:t>
      </w:r>
      <w:r w:rsidR="002A7C5B">
        <w:t>2</w:t>
      </w:r>
      <w:r w:rsidRPr="002A0F2A">
        <w:t>0</w:t>
      </w:r>
      <w:r w:rsidRPr="002A0F2A">
        <w:rPr>
          <w:vertAlign w:val="superscript"/>
        </w:rPr>
        <w:t>o</w:t>
      </w:r>
      <w:r w:rsidRPr="002A0F2A">
        <w:t>) create smaller droplets than nozzles with narrower spray angles (for example, 80</w:t>
      </w:r>
      <w:r w:rsidRPr="002A0F2A">
        <w:rPr>
          <w:vertAlign w:val="superscript"/>
        </w:rPr>
        <w:t>o</w:t>
      </w:r>
      <w:r w:rsidRPr="002A0F2A">
        <w:t xml:space="preserve">). </w:t>
      </w:r>
      <w:r w:rsidR="002A7C5B" w:rsidRPr="002A0F2A">
        <w:t xml:space="preserve">The boom </w:t>
      </w:r>
      <w:r w:rsidR="002A7C5B">
        <w:t xml:space="preserve">can be placed closer to target if the nozzle spray </w:t>
      </w:r>
      <w:r w:rsidRPr="002A0F2A">
        <w:t xml:space="preserve">angle </w:t>
      </w:r>
      <w:r w:rsidR="002A7C5B">
        <w:t xml:space="preserve">is wider. So </w:t>
      </w:r>
      <w:r w:rsidR="002A7C5B" w:rsidRPr="002A0F2A">
        <w:t xml:space="preserve">drift </w:t>
      </w:r>
      <w:r w:rsidR="002A7C5B">
        <w:t xml:space="preserve">potential </w:t>
      </w:r>
      <w:r w:rsidR="002A7C5B" w:rsidRPr="002A0F2A">
        <w:t>significantly</w:t>
      </w:r>
      <w:r w:rsidRPr="002A0F2A">
        <w:t xml:space="preserve"> reduces. </w:t>
      </w:r>
      <w:r w:rsidR="002A7C5B">
        <w:t xml:space="preserve">An important parameter that affecting the spray angle is operating pressure. </w:t>
      </w:r>
      <w:r w:rsidR="00545E27">
        <w:t xml:space="preserve">If the operating pressure is lower than nominal value, </w:t>
      </w:r>
      <w:r w:rsidRPr="002A0F2A">
        <w:t>the spray angle</w:t>
      </w:r>
      <w:r w:rsidR="00545E27">
        <w:t xml:space="preserve"> will be narrower.</w:t>
      </w:r>
    </w:p>
    <w:p w14:paraId="0E349E40" w14:textId="77777777" w:rsidR="008D52C9" w:rsidRPr="002A0F2A" w:rsidRDefault="008D52C9" w:rsidP="008D52C9">
      <w:pPr>
        <w:rPr>
          <w:b/>
        </w:rPr>
      </w:pPr>
      <w:r>
        <w:rPr>
          <w:noProof/>
          <w:lang w:val="en-GB" w:eastAsia="en-GB"/>
        </w:rPr>
        <w:lastRenderedPageBreak/>
        <w:drawing>
          <wp:anchor distT="0" distB="180340" distL="114300" distR="114300" simplePos="0" relativeHeight="251701248" behindDoc="0" locked="0" layoutInCell="1" allowOverlap="1" wp14:anchorId="4EAFAB7C" wp14:editId="44529CCC">
            <wp:simplePos x="0" y="0"/>
            <wp:positionH relativeFrom="margin">
              <wp:align>right</wp:align>
            </wp:positionH>
            <wp:positionV relativeFrom="paragraph">
              <wp:posOffset>245110</wp:posOffset>
            </wp:positionV>
            <wp:extent cx="1706400" cy="1458000"/>
            <wp:effectExtent l="0" t="0" r="8255" b="8890"/>
            <wp:wrapSquare wrapText="bothSides"/>
            <wp:docPr id="1226919" name="Resim 1226919" descr="PWM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WM Schematic"/>
                    <pic:cNvPicPr>
                      <a:picLocks noChangeAspect="1" noChangeArrowheads="1"/>
                    </pic:cNvPicPr>
                  </pic:nvPicPr>
                  <pic:blipFill rotWithShape="1">
                    <a:blip r:embed="rId23">
                      <a:extLst>
                        <a:ext uri="{28A0092B-C50C-407E-A947-70E740481C1C}">
                          <a14:useLocalDpi xmlns:a14="http://schemas.microsoft.com/office/drawing/2010/main" val="0"/>
                        </a:ext>
                      </a:extLst>
                    </a:blip>
                    <a:srcRect l="2811" t="24103" r="67593" b="30923"/>
                    <a:stretch/>
                  </pic:blipFill>
                  <pic:spPr bwMode="auto">
                    <a:xfrm>
                      <a:off x="0" y="0"/>
                      <a:ext cx="1706400" cy="1458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A0F2A">
        <w:rPr>
          <w:b/>
        </w:rPr>
        <w:t>Nozzle Rate</w:t>
      </w:r>
    </w:p>
    <w:p w14:paraId="13A7C82E" w14:textId="2A989784" w:rsidR="008D52C9" w:rsidRDefault="00545E27" w:rsidP="008D52C9">
      <w:r>
        <w:t xml:space="preserve">Nozzle rate depends the orifice diameter and operating pressure. </w:t>
      </w:r>
      <w:r w:rsidR="008D52C9" w:rsidRPr="002A0F2A">
        <w:t xml:space="preserve">Nozzles that </w:t>
      </w:r>
      <w:r>
        <w:t xml:space="preserve">have larger orifice diameter will </w:t>
      </w:r>
      <w:r w:rsidRPr="002A0F2A">
        <w:t>provide</w:t>
      </w:r>
      <w:r w:rsidR="008D52C9" w:rsidRPr="002A0F2A">
        <w:t xml:space="preserve"> </w:t>
      </w:r>
      <w:r w:rsidRPr="002A0F2A">
        <w:t>greater</w:t>
      </w:r>
      <w:r w:rsidR="008D52C9" w:rsidRPr="002A0F2A">
        <w:t xml:space="preserve"> </w:t>
      </w:r>
      <w:r>
        <w:t>nozzle rate</w:t>
      </w:r>
    </w:p>
    <w:p w14:paraId="26B758C4" w14:textId="7AF8F14F" w:rsidR="008D52C9" w:rsidRPr="002A0F2A" w:rsidRDefault="00EA48FB" w:rsidP="008D52C9">
      <w:pPr>
        <w:rPr>
          <w:b/>
        </w:rPr>
      </w:pPr>
      <w:r>
        <w:rPr>
          <w:b/>
        </w:rPr>
        <w:t xml:space="preserve">Operating </w:t>
      </w:r>
      <w:r w:rsidR="008D52C9" w:rsidRPr="002A0F2A">
        <w:rPr>
          <w:b/>
        </w:rPr>
        <w:t>Pressure</w:t>
      </w:r>
    </w:p>
    <w:p w14:paraId="62D518B0" w14:textId="7496A5C2" w:rsidR="008D52C9" w:rsidRPr="002A0F2A" w:rsidRDefault="00EA48FB" w:rsidP="008D52C9">
      <w:r>
        <w:t xml:space="preserve">Operating </w:t>
      </w:r>
      <w:r w:rsidR="008D52C9" w:rsidRPr="002A0F2A">
        <w:t xml:space="preserve">pressure is </w:t>
      </w:r>
      <w:r w:rsidR="00FC7796">
        <w:t xml:space="preserve">an important parameter </w:t>
      </w:r>
      <w:r w:rsidR="008D52C9" w:rsidRPr="002A0F2A">
        <w:t xml:space="preserve">to change the droplet </w:t>
      </w:r>
      <w:r w:rsidR="00FC7796">
        <w:t>characteristic</w:t>
      </w:r>
      <w:r w:rsidR="008D52C9" w:rsidRPr="002A0F2A">
        <w:t xml:space="preserve">. </w:t>
      </w:r>
      <w:r w:rsidR="00FC7796">
        <w:t xml:space="preserve">It determine </w:t>
      </w:r>
      <w:r w:rsidR="008D52C9" w:rsidRPr="002A0F2A">
        <w:t xml:space="preserve">droplets </w:t>
      </w:r>
      <w:r w:rsidR="00FC7796">
        <w:t>size together with nozzle type</w:t>
      </w:r>
      <w:r w:rsidR="008D52C9" w:rsidRPr="002A0F2A">
        <w:t xml:space="preserve">. </w:t>
      </w:r>
      <w:r w:rsidR="00FC7796">
        <w:t>If the operating pressure is low</w:t>
      </w:r>
      <w:r w:rsidR="008D52C9" w:rsidRPr="002A0F2A">
        <w:t xml:space="preserve"> larger droplets</w:t>
      </w:r>
      <w:r w:rsidR="00FC7796">
        <w:t xml:space="preserve"> occur. </w:t>
      </w:r>
      <w:r w:rsidR="00FC7796" w:rsidRPr="00FC7796">
        <w:t>In the opposite case</w:t>
      </w:r>
      <w:r w:rsidR="00FC7796">
        <w:t xml:space="preserve">, </w:t>
      </w:r>
      <w:r w:rsidR="008D52C9" w:rsidRPr="002A0F2A">
        <w:t>smaller droplets</w:t>
      </w:r>
      <w:r w:rsidR="00FC7796">
        <w:t xml:space="preserve"> occur</w:t>
      </w:r>
      <w:r w:rsidR="008D52C9" w:rsidRPr="002A0F2A">
        <w:t xml:space="preserve">. </w:t>
      </w:r>
      <w:r w:rsidR="008D52C9" w:rsidRPr="0026221F">
        <w:t xml:space="preserve">It is not suggested to use pressure to make large rate adjustments. </w:t>
      </w:r>
      <w:r w:rsidR="008D52C9">
        <w:t xml:space="preserve">In general, to increase flow rate two times, </w:t>
      </w:r>
      <w:r w:rsidR="008D52C9" w:rsidRPr="00465A1B">
        <w:t>the pressure must be increased</w:t>
      </w:r>
      <w:r w:rsidR="008D52C9">
        <w:t xml:space="preserve"> four times </w:t>
      </w:r>
      <w:r w:rsidR="008D52C9" w:rsidRPr="00525194">
        <w:t xml:space="preserve">and this often destroys the spray pattern. </w:t>
      </w:r>
      <w:r w:rsidR="008D52C9">
        <w:t xml:space="preserve">So, the nozzles </w:t>
      </w:r>
      <w:r w:rsidR="008D52C9" w:rsidRPr="00525194">
        <w:t>should be operated at pressures in their working limits</w:t>
      </w:r>
      <w:r w:rsidR="008D52C9">
        <w:t xml:space="preserve"> </w:t>
      </w:r>
      <w:r w:rsidR="008D52C9" w:rsidRPr="00525194">
        <w:t xml:space="preserve">recommended by the manufacturers. </w:t>
      </w:r>
      <w:r w:rsidR="008D52C9">
        <w:t>On the other hand</w:t>
      </w:r>
      <w:r w:rsidR="008D52C9" w:rsidRPr="00525194">
        <w:t>, a pressure lower than recommended will prevent the spray plumes from reaching the designed spray angle. The spray pattern will be less uniform</w:t>
      </w:r>
      <w:r w:rsidR="008D52C9">
        <w:t>.</w:t>
      </w:r>
    </w:p>
    <w:p w14:paraId="24210EB3" w14:textId="77777777" w:rsidR="008D52C9" w:rsidRPr="002A0F2A" w:rsidRDefault="008D52C9" w:rsidP="008D52C9">
      <w:pPr>
        <w:rPr>
          <w:b/>
        </w:rPr>
      </w:pPr>
      <w:r w:rsidRPr="002A0F2A">
        <w:rPr>
          <w:b/>
        </w:rPr>
        <w:t>Travel Speed</w:t>
      </w:r>
    </w:p>
    <w:p w14:paraId="233DBF0C" w14:textId="77777777" w:rsidR="008D52C9" w:rsidRDefault="008D52C9" w:rsidP="008D52C9">
      <w:r>
        <w:rPr>
          <w:noProof/>
          <w:lang w:val="en-GB" w:eastAsia="en-GB"/>
        </w:rPr>
        <w:drawing>
          <wp:anchor distT="0" distB="0" distL="114300" distR="114300" simplePos="0" relativeHeight="251702272" behindDoc="0" locked="0" layoutInCell="1" allowOverlap="1" wp14:anchorId="30561567" wp14:editId="717FDB58">
            <wp:simplePos x="0" y="0"/>
            <wp:positionH relativeFrom="margin">
              <wp:posOffset>4732020</wp:posOffset>
            </wp:positionH>
            <wp:positionV relativeFrom="paragraph">
              <wp:posOffset>314325</wp:posOffset>
            </wp:positionV>
            <wp:extent cx="1028700" cy="1028700"/>
            <wp:effectExtent l="0" t="0" r="0" b="0"/>
            <wp:wrapSquare wrapText="bothSides"/>
            <wp:docPr id="1226920" name="Resim 1226920" descr="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örsel sonucu"/>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anchor>
        </w:drawing>
      </w:r>
      <w:r>
        <w:t>Knowing the actual speed of spray equipment is essential.</w:t>
      </w:r>
      <w:r w:rsidRPr="00525194">
        <w:t xml:space="preserve"> </w:t>
      </w:r>
      <w:r w:rsidRPr="00B4191D">
        <w:t>Errors in travel speed are one of the most common causes of misapplication</w:t>
      </w:r>
      <w:r>
        <w:t xml:space="preserve">. </w:t>
      </w:r>
      <w:r w:rsidRPr="00525194">
        <w:t xml:space="preserve">Even minor changes in speed (to adapt to field conditions) can lead to big fluctuations in </w:t>
      </w:r>
      <w:r>
        <w:t xml:space="preserve">application rate. For example: A boom sprayer is calibrated to apply 140 liters per hectares at 6.4 kmh. If it is incorrectly operated at 8 mph, it can reduce the application rate to 100 liters per hectares. If it is incorrectly operated at 4.8 </w:t>
      </w:r>
      <w:proofErr w:type="spellStart"/>
      <w:r>
        <w:t>kmh</w:t>
      </w:r>
      <w:proofErr w:type="spellEnd"/>
      <w:r>
        <w:t xml:space="preserve">, it can increase the application rate to 200 liters per hectares. In addition, travel speed </w:t>
      </w:r>
      <w:r w:rsidRPr="00525194">
        <w:t>affec</w:t>
      </w:r>
      <w:r>
        <w:t xml:space="preserve">ts </w:t>
      </w:r>
      <w:r w:rsidRPr="00E006A3">
        <w:t>coverage (particularly when traveling into the wind)</w:t>
      </w:r>
      <w:r w:rsidRPr="00525194">
        <w:t xml:space="preserve"> and drift potential.</w:t>
      </w:r>
      <w:r>
        <w:t xml:space="preserve"> </w:t>
      </w:r>
      <w:r w:rsidRPr="00E006A3">
        <w:t xml:space="preserve">A faster travel speed could increase drift. </w:t>
      </w:r>
      <w:r>
        <w:t xml:space="preserve">Connection between </w:t>
      </w:r>
      <w:r w:rsidRPr="00E006A3">
        <w:t xml:space="preserve">nozzle size and travel speed </w:t>
      </w:r>
      <w:r>
        <w:t xml:space="preserve">need to be considered and </w:t>
      </w:r>
      <w:r w:rsidRPr="00E006A3">
        <w:t xml:space="preserve">appropriate </w:t>
      </w:r>
      <w:r>
        <w:t xml:space="preserve">ones </w:t>
      </w:r>
      <w:r w:rsidRPr="00E006A3">
        <w:t xml:space="preserve">under spray conditions </w:t>
      </w:r>
      <w:r>
        <w:t>should be selected.</w:t>
      </w:r>
    </w:p>
    <w:p w14:paraId="12D6F6EB" w14:textId="77777777" w:rsidR="008D52C9" w:rsidRPr="002A0F2A" w:rsidRDefault="008D52C9" w:rsidP="008D52C9">
      <w:pPr>
        <w:rPr>
          <w:b/>
        </w:rPr>
      </w:pPr>
      <w:r>
        <w:rPr>
          <w:noProof/>
          <w:lang w:val="en-GB" w:eastAsia="en-GB"/>
        </w:rPr>
        <w:drawing>
          <wp:anchor distT="0" distB="0" distL="114300" distR="114300" simplePos="0" relativeHeight="251703296" behindDoc="0" locked="0" layoutInCell="1" allowOverlap="1" wp14:anchorId="510EB162" wp14:editId="3BB7E487">
            <wp:simplePos x="0" y="0"/>
            <wp:positionH relativeFrom="margin">
              <wp:posOffset>3031490</wp:posOffset>
            </wp:positionH>
            <wp:positionV relativeFrom="paragraph">
              <wp:posOffset>222885</wp:posOffset>
            </wp:positionV>
            <wp:extent cx="2729230" cy="652145"/>
            <wp:effectExtent l="0" t="0" r="0" b="0"/>
            <wp:wrapSquare wrapText="bothSides"/>
            <wp:docPr id="1226937" name="Resim 1226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29230" cy="652145"/>
                    </a:xfrm>
                    <a:prstGeom prst="rect">
                      <a:avLst/>
                    </a:prstGeom>
                    <a:noFill/>
                  </pic:spPr>
                </pic:pic>
              </a:graphicData>
            </a:graphic>
          </wp:anchor>
        </w:drawing>
      </w:r>
      <w:r w:rsidRPr="002A0F2A">
        <w:rPr>
          <w:b/>
        </w:rPr>
        <w:t>Boom Height from the target</w:t>
      </w:r>
    </w:p>
    <w:p w14:paraId="5BCB5AC1" w14:textId="77777777" w:rsidR="008D52C9" w:rsidRPr="002A0F2A" w:rsidRDefault="008D52C9" w:rsidP="008D52C9">
      <w:r w:rsidRPr="002A0F2A">
        <w:t xml:space="preserve">Lowering the boom of the sprayer can help to decrease drift. But it can also decreases the overlap depending on </w:t>
      </w:r>
      <w:r w:rsidRPr="002A0F2A">
        <w:lastRenderedPageBreak/>
        <w:t>the spray angle and nozzle spacing. When lowering the boom, check the nozzle spray angle and spacing for overlap.</w:t>
      </w:r>
    </w:p>
    <w:p w14:paraId="07DCD020" w14:textId="77777777" w:rsidR="008D52C9" w:rsidRPr="002A0F2A" w:rsidRDefault="008D52C9" w:rsidP="008D52C9">
      <w:r w:rsidRPr="002A0F2A">
        <w:t xml:space="preserve">In order to make a successful sprayer application with spraying techniques, the following factors depended to </w:t>
      </w:r>
      <w:proofErr w:type="spellStart"/>
      <w:r w:rsidRPr="002A0F2A">
        <w:t>eachothers</w:t>
      </w:r>
      <w:proofErr w:type="spellEnd"/>
      <w:r w:rsidRPr="002A0F2A">
        <w:t xml:space="preserve"> required to be known. These are:</w:t>
      </w:r>
    </w:p>
    <w:p w14:paraId="3D29104D" w14:textId="77777777" w:rsidR="008D52C9" w:rsidRPr="002A0F2A" w:rsidRDefault="008D52C9" w:rsidP="008D52C9">
      <w:pPr>
        <w:pStyle w:val="ListeParagraf"/>
        <w:numPr>
          <w:ilvl w:val="0"/>
          <w:numId w:val="19"/>
        </w:numPr>
        <w:spacing w:before="120" w:after="120" w:line="276" w:lineRule="auto"/>
        <w:contextualSpacing/>
      </w:pPr>
      <w:r w:rsidRPr="002A0F2A">
        <w:t>Application rate</w:t>
      </w:r>
    </w:p>
    <w:p w14:paraId="6B63280C" w14:textId="77777777" w:rsidR="008D52C9" w:rsidRPr="002A0F2A" w:rsidRDefault="008D52C9" w:rsidP="008D52C9">
      <w:pPr>
        <w:pStyle w:val="ListeParagraf"/>
        <w:numPr>
          <w:ilvl w:val="0"/>
          <w:numId w:val="19"/>
        </w:numPr>
        <w:spacing w:before="120" w:after="120" w:line="276" w:lineRule="auto"/>
        <w:contextualSpacing/>
      </w:pPr>
      <w:r w:rsidRPr="002A0F2A">
        <w:t>Drop size and,</w:t>
      </w:r>
    </w:p>
    <w:p w14:paraId="5604388A" w14:textId="77777777" w:rsidR="008D52C9" w:rsidRPr="002A0F2A" w:rsidRDefault="008D52C9" w:rsidP="008D52C9">
      <w:pPr>
        <w:pStyle w:val="ListeParagraf"/>
        <w:numPr>
          <w:ilvl w:val="0"/>
          <w:numId w:val="19"/>
        </w:numPr>
        <w:spacing w:before="120" w:after="120" w:line="276" w:lineRule="auto"/>
        <w:contextualSpacing/>
      </w:pPr>
      <w:r w:rsidRPr="002A0F2A">
        <w:t>Penetration</w:t>
      </w:r>
    </w:p>
    <w:p w14:paraId="7AF9DA6D" w14:textId="77777777" w:rsidR="008D52C9" w:rsidRPr="002A0F2A" w:rsidRDefault="008D52C9" w:rsidP="008D52C9">
      <w:r w:rsidRPr="002A0F2A">
        <w:t xml:space="preserve">On the other hand, timing and dosage should be strongly considered. </w:t>
      </w:r>
    </w:p>
    <w:p w14:paraId="5E3D6EB3" w14:textId="555D0245" w:rsidR="008D52C9" w:rsidRPr="002A0F2A" w:rsidRDefault="008D52C9" w:rsidP="008D52C9">
      <w:r w:rsidRPr="002A0F2A">
        <w:rPr>
          <w:noProof/>
          <w:lang w:val="en-GB" w:eastAsia="en-GB"/>
        </w:rPr>
        <mc:AlternateContent>
          <mc:Choice Requires="wps">
            <w:drawing>
              <wp:anchor distT="0" distB="0" distL="114300" distR="114300" simplePos="0" relativeHeight="251697152" behindDoc="0" locked="0" layoutInCell="1" allowOverlap="1" wp14:anchorId="177A99EE" wp14:editId="6F41FFE9">
                <wp:simplePos x="0" y="0"/>
                <wp:positionH relativeFrom="column">
                  <wp:posOffset>3046095</wp:posOffset>
                </wp:positionH>
                <wp:positionV relativeFrom="paragraph">
                  <wp:posOffset>2320290</wp:posOffset>
                </wp:positionV>
                <wp:extent cx="2584450" cy="389890"/>
                <wp:effectExtent l="0" t="0" r="6350" b="0"/>
                <wp:wrapSquare wrapText="bothSides"/>
                <wp:docPr id="1226838" name="Metin Kutusu 1226838"/>
                <wp:cNvGraphicFramePr/>
                <a:graphic xmlns:a="http://schemas.openxmlformats.org/drawingml/2006/main">
                  <a:graphicData uri="http://schemas.microsoft.com/office/word/2010/wordprocessingShape">
                    <wps:wsp>
                      <wps:cNvSpPr txBox="1"/>
                      <wps:spPr>
                        <a:xfrm>
                          <a:off x="0" y="0"/>
                          <a:ext cx="2584450" cy="389890"/>
                        </a:xfrm>
                        <a:prstGeom prst="rect">
                          <a:avLst/>
                        </a:prstGeom>
                        <a:solidFill>
                          <a:prstClr val="white"/>
                        </a:solidFill>
                        <a:ln>
                          <a:noFill/>
                        </a:ln>
                        <a:effectLst/>
                      </wps:spPr>
                      <wps:txbx>
                        <w:txbxContent>
                          <w:p w14:paraId="010D4695" w14:textId="77777777" w:rsidR="00C657E0" w:rsidRPr="00A33C27" w:rsidRDefault="00C657E0" w:rsidP="008D52C9">
                            <w:pPr>
                              <w:pStyle w:val="ResimYazs"/>
                              <w:rPr>
                                <w:noProof/>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8D52C9">
                              <w:t>Droplet</w:t>
                            </w:r>
                            <w:r>
                              <w:t xml:space="preserve"> diameter size in half results in </w:t>
                            </w:r>
                            <w:proofErr w:type="gramStart"/>
                            <w:r>
                              <w:t>eight  times</w:t>
                            </w:r>
                            <w:proofErr w:type="gramEnd"/>
                            <w:r>
                              <w:t xml:space="preserve"> the number of droplets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7A99EE" id="Metin Kutusu 1226838" o:spid="_x0000_s1027" type="#_x0000_t202" style="position:absolute;left:0;text-align:left;margin-left:239.85pt;margin-top:182.7pt;width:203.5pt;height:30.7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" stroked="f">
                <v:textbox style="mso-fit-shape-to-text:t" inset="0,0,0,0">
                  <w:txbxContent>
                    <w:p w14:paraId="010D4695" w14:textId="77777777" w:rsidR="00C657E0" w:rsidRPr="00A33C27" w:rsidRDefault="00C657E0" w:rsidP="008D52C9">
                      <w:pPr>
                        <w:pStyle w:val="ResimYazs"/>
                        <w:rPr>
                          <w:noProof/>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8D52C9">
                        <w:t>Droplet</w:t>
                      </w:r>
                      <w:r>
                        <w:t xml:space="preserve"> diameter size in half results in </w:t>
                      </w:r>
                      <w:proofErr w:type="gramStart"/>
                      <w:r>
                        <w:t>eight  times</w:t>
                      </w:r>
                      <w:proofErr w:type="gramEnd"/>
                      <w:r>
                        <w:t xml:space="preserve"> the number of droplets</w:t>
                      </w:r>
                    </w:p>
                  </w:txbxContent>
                </v:textbox>
                <w10:wrap type="square"/>
              </v:shape>
            </w:pict>
          </mc:Fallback>
        </mc:AlternateContent>
      </w:r>
      <w:r w:rsidRPr="002A0F2A">
        <w:rPr>
          <w:noProof/>
          <w:lang w:val="en-GB" w:eastAsia="en-GB"/>
        </w:rPr>
        <mc:AlternateContent>
          <mc:Choice Requires="wpg">
            <w:drawing>
              <wp:anchor distT="0" distB="0" distL="114300" distR="114300" simplePos="0" relativeHeight="251700224" behindDoc="0" locked="0" layoutInCell="1" allowOverlap="1" wp14:anchorId="18C6E669" wp14:editId="21821C0B">
                <wp:simplePos x="0" y="0"/>
                <wp:positionH relativeFrom="column">
                  <wp:posOffset>3091180</wp:posOffset>
                </wp:positionH>
                <wp:positionV relativeFrom="paragraph">
                  <wp:posOffset>46990</wp:posOffset>
                </wp:positionV>
                <wp:extent cx="2590800" cy="2105025"/>
                <wp:effectExtent l="38100" t="57150" r="38100" b="47625"/>
                <wp:wrapSquare wrapText="bothSides"/>
                <wp:docPr id="82" name="Grup 82"/>
                <wp:cNvGraphicFramePr/>
                <a:graphic xmlns:a="http://schemas.openxmlformats.org/drawingml/2006/main">
                  <a:graphicData uri="http://schemas.microsoft.com/office/word/2010/wordprocessingGroup">
                    <wpg:wgp>
                      <wpg:cNvGrpSpPr/>
                      <wpg:grpSpPr>
                        <a:xfrm>
                          <a:off x="0" y="0"/>
                          <a:ext cx="2590800" cy="2105025"/>
                          <a:chOff x="0" y="0"/>
                          <a:chExt cx="2590800" cy="2105325"/>
                        </a:xfrm>
                      </wpg:grpSpPr>
                      <wpg:grpSp>
                        <wpg:cNvPr id="45" name="Grup 45"/>
                        <wpg:cNvGrpSpPr>
                          <a:grpSpLocks noChangeAspect="1"/>
                        </wpg:cNvGrpSpPr>
                        <wpg:grpSpPr>
                          <a:xfrm>
                            <a:off x="647700" y="0"/>
                            <a:ext cx="1295400" cy="1295400"/>
                            <a:chOff x="0" y="0"/>
                            <a:chExt cx="1296000" cy="1296000"/>
                          </a:xfrm>
                        </wpg:grpSpPr>
                        <wps:wsp>
                          <wps:cNvPr id="42" name="Oval 42"/>
                          <wps:cNvSpPr>
                            <a:spLocks noChangeAspect="1"/>
                          </wps:cNvSpPr>
                          <wps:spPr>
                            <a:xfrm>
                              <a:off x="0" y="0"/>
                              <a:ext cx="1296000" cy="1296000"/>
                            </a:xfrm>
                            <a:prstGeom prst="ellipse">
                              <a:avLst/>
                            </a:prstGeom>
                            <a:solidFill>
                              <a:schemeClr val="accent1">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1BC4C25C" w14:textId="64300A86" w:rsidR="00C657E0" w:rsidRPr="008D52C9" w:rsidRDefault="00C657E0" w:rsidP="008D52C9">
                                <w:pPr>
                                  <w:jc w:val="center"/>
                                  <w:rPr>
                                    <w:b/>
                                    <w:color w:val="FFFF00"/>
                                    <w:sz w:val="28"/>
                                    <w:lang w:val="tr-TR"/>
                                  </w:rPr>
                                </w:pPr>
                                <w:r w:rsidRPr="008D52C9">
                                  <w:rPr>
                                    <w:b/>
                                    <w:color w:val="FFFF00"/>
                                    <w:sz w:val="28"/>
                                    <w:lang w:val="tr-TR"/>
                                  </w:rPr>
                                  <w:t xml:space="preserve">500 </w:t>
                                </w:r>
                                <w:proofErr w:type="spellStart"/>
                                <w:r w:rsidRPr="008D52C9">
                                  <w:rPr>
                                    <w:b/>
                                    <w:color w:val="FFFF00"/>
                                    <w:sz w:val="28"/>
                                    <w:lang w:val="tr-TR"/>
                                  </w:rPr>
                                  <w:t>microns</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Oval 44"/>
                          <wps:cNvSpPr/>
                          <wps:spPr>
                            <a:xfrm rot="18687157">
                              <a:off x="123825" y="276225"/>
                              <a:ext cx="428625" cy="180975"/>
                            </a:xfrm>
                            <a:prstGeom prst="ellipse">
                              <a:avLst/>
                            </a:prstGeom>
                            <a:solidFill>
                              <a:schemeClr val="accent1">
                                <a:lumMod val="60000"/>
                                <a:lumOff val="40000"/>
                              </a:schemeClr>
                            </a:solidFill>
                            <a:ln>
                              <a:noFill/>
                            </a:ln>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9" name="Grup 49"/>
                        <wpg:cNvGrpSpPr>
                          <a:grpSpLocks noChangeAspect="1"/>
                        </wpg:cNvGrpSpPr>
                        <wpg:grpSpPr>
                          <a:xfrm>
                            <a:off x="9525" y="0"/>
                            <a:ext cx="648000" cy="648000"/>
                            <a:chOff x="0" y="0"/>
                            <a:chExt cx="1296000" cy="1296000"/>
                          </a:xfrm>
                        </wpg:grpSpPr>
                        <wps:wsp>
                          <wps:cNvPr id="50" name="Oval 50"/>
                          <wps:cNvSpPr>
                            <a:spLocks noChangeAspect="1"/>
                          </wps:cNvSpPr>
                          <wps:spPr>
                            <a:xfrm>
                              <a:off x="0" y="0"/>
                              <a:ext cx="1296000" cy="1296000"/>
                            </a:xfrm>
                            <a:prstGeom prst="ellipse">
                              <a:avLst/>
                            </a:prstGeom>
                            <a:solidFill>
                              <a:schemeClr val="accent1">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66610369"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1" name="Oval 51"/>
                          <wps:cNvSpPr/>
                          <wps:spPr>
                            <a:xfrm rot="18687157">
                              <a:off x="123825" y="276225"/>
                              <a:ext cx="428625" cy="180975"/>
                            </a:xfrm>
                            <a:prstGeom prst="ellipse">
                              <a:avLst/>
                            </a:prstGeom>
                            <a:solidFill>
                              <a:schemeClr val="accent1">
                                <a:lumMod val="60000"/>
                                <a:lumOff val="40000"/>
                              </a:schemeClr>
                            </a:solidFill>
                            <a:ln>
                              <a:noFill/>
                            </a:ln>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2" name="Grup 52"/>
                        <wpg:cNvGrpSpPr>
                          <a:grpSpLocks noChangeAspect="1"/>
                        </wpg:cNvGrpSpPr>
                        <wpg:grpSpPr>
                          <a:xfrm>
                            <a:off x="9525" y="723900"/>
                            <a:ext cx="648000" cy="648000"/>
                            <a:chOff x="0" y="0"/>
                            <a:chExt cx="1296000" cy="1296000"/>
                          </a:xfrm>
                        </wpg:grpSpPr>
                        <wps:wsp>
                          <wps:cNvPr id="53" name="Oval 53"/>
                          <wps:cNvSpPr>
                            <a:spLocks noChangeAspect="1"/>
                          </wps:cNvSpPr>
                          <wps:spPr>
                            <a:xfrm>
                              <a:off x="0" y="0"/>
                              <a:ext cx="1296000" cy="1296000"/>
                            </a:xfrm>
                            <a:prstGeom prst="ellipse">
                              <a:avLst/>
                            </a:prstGeom>
                            <a:solidFill>
                              <a:schemeClr val="accent1">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71C74933"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4" name="Oval 54"/>
                          <wps:cNvSpPr/>
                          <wps:spPr>
                            <a:xfrm rot="18687157">
                              <a:off x="123825" y="276225"/>
                              <a:ext cx="428625" cy="180975"/>
                            </a:xfrm>
                            <a:prstGeom prst="ellipse">
                              <a:avLst/>
                            </a:prstGeom>
                            <a:solidFill>
                              <a:schemeClr val="accent1">
                                <a:lumMod val="60000"/>
                                <a:lumOff val="40000"/>
                              </a:schemeClr>
                            </a:solidFill>
                            <a:ln>
                              <a:noFill/>
                            </a:ln>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5" name="Grup 55"/>
                        <wpg:cNvGrpSpPr>
                          <a:grpSpLocks noChangeAspect="1"/>
                        </wpg:cNvGrpSpPr>
                        <wpg:grpSpPr>
                          <a:xfrm>
                            <a:off x="0" y="1457325"/>
                            <a:ext cx="647700" cy="647700"/>
                            <a:chOff x="0" y="0"/>
                            <a:chExt cx="1296000" cy="1296000"/>
                          </a:xfrm>
                        </wpg:grpSpPr>
                        <wps:wsp>
                          <wps:cNvPr id="56" name="Oval 56"/>
                          <wps:cNvSpPr>
                            <a:spLocks noChangeAspect="1"/>
                          </wps:cNvSpPr>
                          <wps:spPr>
                            <a:xfrm>
                              <a:off x="0" y="0"/>
                              <a:ext cx="1296000" cy="1296000"/>
                            </a:xfrm>
                            <a:prstGeom prst="ellipse">
                              <a:avLst/>
                            </a:prstGeom>
                            <a:solidFill>
                              <a:schemeClr val="accent1">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6B80E92B"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57" name="Oval 57"/>
                          <wps:cNvSpPr/>
                          <wps:spPr>
                            <a:xfrm rot="18687157">
                              <a:off x="123825" y="276225"/>
                              <a:ext cx="428625" cy="180975"/>
                            </a:xfrm>
                            <a:prstGeom prst="ellipse">
                              <a:avLst/>
                            </a:prstGeom>
                            <a:solidFill>
                              <a:schemeClr val="accent1">
                                <a:lumMod val="60000"/>
                                <a:lumOff val="40000"/>
                              </a:schemeClr>
                            </a:solidFill>
                            <a:ln>
                              <a:noFill/>
                            </a:ln>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8" name="Grup 58"/>
                        <wpg:cNvGrpSpPr>
                          <a:grpSpLocks noChangeAspect="1"/>
                        </wpg:cNvGrpSpPr>
                        <wpg:grpSpPr>
                          <a:xfrm>
                            <a:off x="657225" y="1457325"/>
                            <a:ext cx="647700" cy="647700"/>
                            <a:chOff x="0" y="0"/>
                            <a:chExt cx="1296000" cy="1296000"/>
                          </a:xfrm>
                        </wpg:grpSpPr>
                        <wps:wsp>
                          <wps:cNvPr id="59" name="Oval 59"/>
                          <wps:cNvSpPr>
                            <a:spLocks noChangeAspect="1"/>
                          </wps:cNvSpPr>
                          <wps:spPr>
                            <a:xfrm>
                              <a:off x="0" y="0"/>
                              <a:ext cx="1296000" cy="1296000"/>
                            </a:xfrm>
                            <a:prstGeom prst="ellipse">
                              <a:avLst/>
                            </a:prstGeom>
                            <a:solidFill>
                              <a:schemeClr val="accent1">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3A33C88B"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0" name="Oval 60"/>
                          <wps:cNvSpPr/>
                          <wps:spPr>
                            <a:xfrm rot="18687157">
                              <a:off x="123825" y="276225"/>
                              <a:ext cx="428625" cy="180975"/>
                            </a:xfrm>
                            <a:prstGeom prst="ellipse">
                              <a:avLst/>
                            </a:prstGeom>
                            <a:solidFill>
                              <a:schemeClr val="accent1">
                                <a:lumMod val="60000"/>
                                <a:lumOff val="40000"/>
                              </a:schemeClr>
                            </a:solidFill>
                            <a:ln>
                              <a:noFill/>
                            </a:ln>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1" name="Grup 61"/>
                        <wpg:cNvGrpSpPr>
                          <a:grpSpLocks noChangeAspect="1"/>
                        </wpg:cNvGrpSpPr>
                        <wpg:grpSpPr>
                          <a:xfrm>
                            <a:off x="1295400" y="1457325"/>
                            <a:ext cx="648000" cy="648000"/>
                            <a:chOff x="0" y="0"/>
                            <a:chExt cx="1296000" cy="1296000"/>
                          </a:xfrm>
                        </wpg:grpSpPr>
                        <wps:wsp>
                          <wps:cNvPr id="62" name="Oval 62"/>
                          <wps:cNvSpPr>
                            <a:spLocks noChangeAspect="1"/>
                          </wps:cNvSpPr>
                          <wps:spPr>
                            <a:xfrm>
                              <a:off x="0" y="0"/>
                              <a:ext cx="1296000" cy="1296000"/>
                            </a:xfrm>
                            <a:prstGeom prst="ellipse">
                              <a:avLst/>
                            </a:prstGeom>
                            <a:solidFill>
                              <a:schemeClr val="accent1">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1915AE77"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3" name="Oval 63"/>
                          <wps:cNvSpPr/>
                          <wps:spPr>
                            <a:xfrm rot="18687157">
                              <a:off x="123825" y="276225"/>
                              <a:ext cx="428625" cy="180975"/>
                            </a:xfrm>
                            <a:prstGeom prst="ellipse">
                              <a:avLst/>
                            </a:prstGeom>
                            <a:solidFill>
                              <a:schemeClr val="accent1">
                                <a:lumMod val="60000"/>
                                <a:lumOff val="40000"/>
                              </a:schemeClr>
                            </a:solidFill>
                            <a:ln>
                              <a:noFill/>
                            </a:ln>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4" name="Grup 64"/>
                        <wpg:cNvGrpSpPr>
                          <a:grpSpLocks noChangeAspect="1"/>
                        </wpg:cNvGrpSpPr>
                        <wpg:grpSpPr>
                          <a:xfrm>
                            <a:off x="1943100" y="1457325"/>
                            <a:ext cx="647700" cy="647700"/>
                            <a:chOff x="0" y="0"/>
                            <a:chExt cx="1296000" cy="1296000"/>
                          </a:xfrm>
                        </wpg:grpSpPr>
                        <wps:wsp>
                          <wps:cNvPr id="65" name="Oval 65"/>
                          <wps:cNvSpPr>
                            <a:spLocks noChangeAspect="1"/>
                          </wps:cNvSpPr>
                          <wps:spPr>
                            <a:xfrm>
                              <a:off x="0" y="0"/>
                              <a:ext cx="1296000" cy="1296000"/>
                            </a:xfrm>
                            <a:prstGeom prst="ellipse">
                              <a:avLst/>
                            </a:prstGeom>
                            <a:solidFill>
                              <a:schemeClr val="accent1">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022D3FF7"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7" name="Oval 67"/>
                          <wps:cNvSpPr/>
                          <wps:spPr>
                            <a:xfrm rot="18687157">
                              <a:off x="123825" y="276225"/>
                              <a:ext cx="428625" cy="180975"/>
                            </a:xfrm>
                            <a:prstGeom prst="ellipse">
                              <a:avLst/>
                            </a:prstGeom>
                            <a:solidFill>
                              <a:schemeClr val="accent1">
                                <a:lumMod val="60000"/>
                                <a:lumOff val="40000"/>
                              </a:schemeClr>
                            </a:solidFill>
                            <a:ln>
                              <a:noFill/>
                            </a:ln>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8" name="Grup 68"/>
                        <wpg:cNvGrpSpPr>
                          <a:grpSpLocks noChangeAspect="1"/>
                        </wpg:cNvGrpSpPr>
                        <wpg:grpSpPr>
                          <a:xfrm>
                            <a:off x="1943100" y="723900"/>
                            <a:ext cx="647700" cy="647700"/>
                            <a:chOff x="0" y="0"/>
                            <a:chExt cx="1296000" cy="1296000"/>
                          </a:xfrm>
                        </wpg:grpSpPr>
                        <wps:wsp>
                          <wps:cNvPr id="69" name="Oval 69"/>
                          <wps:cNvSpPr>
                            <a:spLocks noChangeAspect="1"/>
                          </wps:cNvSpPr>
                          <wps:spPr>
                            <a:xfrm>
                              <a:off x="0" y="0"/>
                              <a:ext cx="1296000" cy="1296000"/>
                            </a:xfrm>
                            <a:prstGeom prst="ellipse">
                              <a:avLst/>
                            </a:prstGeom>
                            <a:solidFill>
                              <a:schemeClr val="accent1">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7BCAAFC0"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0" name="Oval 70"/>
                          <wps:cNvSpPr/>
                          <wps:spPr>
                            <a:xfrm rot="18687157">
                              <a:off x="123825" y="276225"/>
                              <a:ext cx="428625" cy="180975"/>
                            </a:xfrm>
                            <a:prstGeom prst="ellipse">
                              <a:avLst/>
                            </a:prstGeom>
                            <a:solidFill>
                              <a:schemeClr val="accent1">
                                <a:lumMod val="60000"/>
                                <a:lumOff val="40000"/>
                              </a:schemeClr>
                            </a:solidFill>
                            <a:ln>
                              <a:noFill/>
                            </a:ln>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9" name="Grup 79"/>
                        <wpg:cNvGrpSpPr>
                          <a:grpSpLocks noChangeAspect="1"/>
                        </wpg:cNvGrpSpPr>
                        <wpg:grpSpPr>
                          <a:xfrm>
                            <a:off x="1943100" y="9525"/>
                            <a:ext cx="647700" cy="647700"/>
                            <a:chOff x="0" y="0"/>
                            <a:chExt cx="1296000" cy="1296000"/>
                          </a:xfrm>
                        </wpg:grpSpPr>
                        <wps:wsp>
                          <wps:cNvPr id="80" name="Oval 80"/>
                          <wps:cNvSpPr>
                            <a:spLocks noChangeAspect="1"/>
                          </wps:cNvSpPr>
                          <wps:spPr>
                            <a:xfrm>
                              <a:off x="0" y="0"/>
                              <a:ext cx="1296000" cy="1296000"/>
                            </a:xfrm>
                            <a:prstGeom prst="ellipse">
                              <a:avLst/>
                            </a:prstGeom>
                            <a:solidFill>
                              <a:schemeClr val="accent1">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149EA70C"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81" name="Oval 81"/>
                          <wps:cNvSpPr/>
                          <wps:spPr>
                            <a:xfrm rot="18687157">
                              <a:off x="123825" y="276225"/>
                              <a:ext cx="428625" cy="180975"/>
                            </a:xfrm>
                            <a:prstGeom prst="ellipse">
                              <a:avLst/>
                            </a:prstGeom>
                            <a:solidFill>
                              <a:schemeClr val="accent1">
                                <a:lumMod val="60000"/>
                                <a:lumOff val="40000"/>
                              </a:schemeClr>
                            </a:solidFill>
                            <a:ln>
                              <a:noFill/>
                            </a:ln>
                            <a:effectLst/>
                            <a:scene3d>
                              <a:camera prst="orthographicFront">
                                <a:rot lat="0" lon="0" rev="0"/>
                              </a:camera>
                              <a:lightRig rig="glow" dir="t">
                                <a:rot lat="0" lon="0" rev="4800000"/>
                              </a:lightRig>
                            </a:scene3d>
                            <a:sp3d prstMaterial="matte">
                              <a:bevelT w="127000" h="635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18C6E669" id="Grup 82" o:spid="_x0000_s1028" style="position:absolute;left:0;text-align:left;margin-left:243.4pt;margin-top:3.7pt;width:204pt;height:165.75pt;z-index:251700224" coordsize="25908,21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">
                <v:group id="Grup 45" o:spid="_x0000_s1029" style="position:absolute;left:6477;width:12954;height:12954" coordsize="1296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o:lock v:ext="edit" aspectratio="t"/>
                  <v:oval id="Oval 42" o:spid="_x0000_s1030" style="position:absolute;width:12960;height:1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XFDcMA&#10;AADbAAAADwAAAGRycy9kb3ducmV2LnhtbESPQWsCMRSE74L/ITyhF6lJRaRsjaJFoQcvtYteH5vX&#10;zdbNy7KJuvrrG0HwOMzMN8xs0blanKkNlWcNbyMFgrjwpuJSQ/6zeX0HESKywdozabhSgMW835th&#10;ZvyFv+m8i6VIEA4ZarAxNpmUobDkMIx8Q5y8X986jEm2pTQtXhLc1XKs1FQ6rDgtWGzo01Jx3J2c&#10;hv1N5ZPVza4x35jyMNwq/jvmWr8MuuUHiEhdfIYf7S+jYTKG+5f0A+T8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XFDcMAAADbAAAADwAAAAAAAAAAAAAAAACYAgAAZHJzL2Rv&#10;d25yZXYueG1sUEsFBgAAAAAEAAQA9QAAAIgDAAAAAA==&#10;" fillcolor="#9cc2e5 [1940]" stroked="f" strokeweight="1pt">
                    <v:stroke joinstyle="miter"/>
                    <v:path arrowok="t"/>
                    <o:lock v:ext="edit" aspectratio="t"/>
                    <v:textbox>
                      <w:txbxContent>
                        <w:p w14:paraId="1BC4C25C" w14:textId="64300A86" w:rsidR="00C657E0" w:rsidRPr="008D52C9" w:rsidRDefault="00C657E0" w:rsidP="008D52C9">
                          <w:pPr>
                            <w:jc w:val="center"/>
                            <w:rPr>
                              <w:b/>
                              <w:color w:val="FFFF00"/>
                              <w:sz w:val="28"/>
                              <w:lang w:val="tr-TR"/>
                            </w:rPr>
                          </w:pPr>
                          <w:r w:rsidRPr="008D52C9">
                            <w:rPr>
                              <w:b/>
                              <w:color w:val="FFFF00"/>
                              <w:sz w:val="28"/>
                              <w:lang w:val="tr-TR"/>
                            </w:rPr>
                            <w:t xml:space="preserve">500 </w:t>
                          </w:r>
                          <w:proofErr w:type="spellStart"/>
                          <w:r w:rsidRPr="008D52C9">
                            <w:rPr>
                              <w:b/>
                              <w:color w:val="FFFF00"/>
                              <w:sz w:val="28"/>
                              <w:lang w:val="tr-TR"/>
                            </w:rPr>
                            <w:t>microns</w:t>
                          </w:r>
                          <w:proofErr w:type="spellEnd"/>
                        </w:p>
                      </w:txbxContent>
                    </v:textbox>
                  </v:oval>
                  <v:oval id="Oval 44" o:spid="_x0000_s1031" style="position:absolute;left:1238;top:2762;width:4286;height:1810;rotation:-318160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VRXsUA&#10;AADbAAAADwAAAGRycy9kb3ducmV2LnhtbESPT2vCQBTE7wW/w/IEL6VuKiJtdCO2oIT25B/0+sw+&#10;N7HZtzG7avrtu4VCj8PM/IaZzTtbixu1vnKs4HmYgCAunK7YKNhtl08vIHxA1lg7JgXf5GGe9R5m&#10;mGp35zXdNsGICGGfooIyhCaV0hclWfRD1xBH7+RaiyHK1kjd4j3CbS1HSTKRFiuOCyU29F5S8bW5&#10;WgXHQ75gfzGf5nG/quntVX6cJ1KpQb9bTEEE6sJ/+K+dawXjMfx+iT9AZ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VFexQAAANsAAAAPAAAAAAAAAAAAAAAAAJgCAABkcnMv&#10;ZG93bnJldi54bWxQSwUGAAAAAAQABAD1AAAAigMAAAAA&#10;" fillcolor="#9cc2e5 [1940]" stroked="f" strokeweight="1pt">
                    <v:stroke joinstyle="miter"/>
                  </v:oval>
                </v:group>
                <v:group id="Grup 49" o:spid="_x0000_s1032" style="position:absolute;left:95;width:6480;height:6480" coordsize="1296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o:lock v:ext="edit" aspectratio="t"/>
                  <v:oval id="Oval 50" o:spid="_x0000_s1033" style="position:absolute;width:12960;height:1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sQb8A&#10;AADbAAAADwAAAGRycy9kb3ducmV2LnhtbERPS2sCMRC+C/6HMEJvmrXQVbZGEUvBU8HHpbdhM+4G&#10;M5Nlk67rv28OhR4/vvdmN7JXA/XRBTGwXBSgSOpgnTQGrpfP+RpUTCgWfRAy8KQIu+10ssHKhoec&#10;aDinRuUQiRUaaFPqKq1j3RJjXISOJHO30DOmDPtG2x4fOZy9fi2KUjM6yQ0tdnRoqb6ff9jA+ovL&#10;29Ol48DkV2XtLv6bP4x5mY37d1CJxvQv/nMfrYG3vD5/yT9Ab3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NSxBvwAAANsAAAAPAAAAAAAAAAAAAAAAAJgCAABkcnMvZG93bnJl&#10;di54bWxQSwUGAAAAAAQABAD1AAAAhAMAAAAA&#10;" fillcolor="#9cc2e5 [1940]" stroked="f" strokeweight="1pt">
                    <v:stroke joinstyle="miter"/>
                    <v:path arrowok="t"/>
                    <o:lock v:ext="edit" aspectratio="t"/>
                    <v:textbox inset="0,0,0,0">
                      <w:txbxContent>
                        <w:p w14:paraId="66610369"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v:textbox>
                  </v:oval>
                  <v:oval id="Oval 51" o:spid="_x0000_s1034" style="position:absolute;left:1238;top:2762;width:4286;height:1810;rotation:-318160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tkG8QA&#10;AADbAAAADwAAAGRycy9kb3ducmV2LnhtbESPQWvCQBSE70L/w/IKXkQ3CpUa3QRbUERP2tJen9nn&#10;Jjb7Ns1uNf77bkHocZiZb5hF3tlaXKj1lWMF41ECgrhwumKj4P1tNXwG4QOyxtoxKbiRhzx76C0w&#10;1e7Ke7ocghERwj5FBWUITSqlL0qy6EeuIY7eybUWQ5StkbrFa4TbWk6SZCotVhwXSmzotaTi6/Bj&#10;FRw/N0v232ZnBh/rml5mcnueSqX6j91yDiJQF/7D9/ZGK3gaw9+X+A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LZBvEAAAA2wAAAA8AAAAAAAAAAAAAAAAAmAIAAGRycy9k&#10;b3ducmV2LnhtbFBLBQYAAAAABAAEAPUAAACJAwAAAAA=&#10;" fillcolor="#9cc2e5 [1940]" stroked="f" strokeweight="1pt">
                    <v:stroke joinstyle="miter"/>
                  </v:oval>
                </v:group>
                <v:group id="Grup 52" o:spid="_x0000_s1035" style="position:absolute;left:95;top:7239;width:6480;height:6480" coordsize="1296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o:lock v:ext="edit" aspectratio="t"/>
                  <v:oval id="Oval 53" o:spid="_x0000_s1036" style="position:absolute;width:12960;height:1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eyNsIA&#10;AADbAAAADwAAAGRycy9kb3ducmV2LnhtbESPQWsCMRSE74X+h/CE3mpWS7eyGqVYCp6EqpfeHpvn&#10;bjDvZdmk6/rvG6HQ4zAz3zCrzcheDdRHF8TAbFqAIqmDddIYOB0/nxegYkKx6IOQgRtF2KwfH1ZY&#10;2XCVLxoOqVEZIrFCA21KXaV1rFtijNPQkWTvHHrGlGXfaNvjNcPZ63lRlJrRSV5osaNtS/Xl8MMG&#10;FnsuzzeXdgOTfytrd/Tf/GHM02R8X4JKNKb/8F97Zw28vsD9S/4B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57I2wgAAANsAAAAPAAAAAAAAAAAAAAAAAJgCAABkcnMvZG93&#10;bnJldi54bWxQSwUGAAAAAAQABAD1AAAAhwMAAAAA&#10;" fillcolor="#9cc2e5 [1940]" stroked="f" strokeweight="1pt">
                    <v:stroke joinstyle="miter"/>
                    <v:path arrowok="t"/>
                    <o:lock v:ext="edit" aspectratio="t"/>
                    <v:textbox inset="0,0,0,0">
                      <w:txbxContent>
                        <w:p w14:paraId="71C74933"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v:textbox>
                  </v:oval>
                  <v:oval id="Oval 54" o:spid="_x0000_s1037" style="position:absolute;left:1238;top:2762;width:4286;height:1810;rotation:-318160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zHg8QA&#10;AADbAAAADwAAAGRycy9kb3ducmV2LnhtbESPQWsCMRSE74L/IbyCF3GzSiu6GsUKFqmn2lKvz81r&#10;dnXzst1E3f57Uyj0OMzMN8x82dpKXKnxpWMFwyQFQZw7XbJR8PG+GUxA+ICssXJMCn7Iw3LR7cwx&#10;0+7Gb3TdByMihH2GCooQ6kxKnxdk0SeuJo7el2sshigbI3WDtwi3lRyl6VhaLDkuFFjTuqD8vL9Y&#10;BcfDdsX+2+xM//OlouepfD2NpVK9h3Y1AxGoDf/hv/ZWK3h6hN8v8QfI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8x4PEAAAA2wAAAA8AAAAAAAAAAAAAAAAAmAIAAGRycy9k&#10;b3ducmV2LnhtbFBLBQYAAAAABAAEAPUAAACJAwAAAAA=&#10;" fillcolor="#9cc2e5 [1940]" stroked="f" strokeweight="1pt">
                    <v:stroke joinstyle="miter"/>
                  </v:oval>
                </v:group>
                <v:group id="Grup 55" o:spid="_x0000_s1038" style="position:absolute;top:14573;width:6477;height:6477" coordsize="1296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o:lock v:ext="edit" aspectratio="t"/>
                  <v:oval id="Oval 56" o:spid="_x0000_s1039" style="position:absolute;width:12960;height:1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RrsIA&#10;AADbAAAADwAAAGRycy9kb3ducmV2LnhtbESPQWsCMRSE70L/Q3gFb5pV6Cpbo0il4KlQ7aW3x+a5&#10;G5r3smzSdf33plDwOMzMN8xmN7JXA/XRBTGwmBegSOpgnTQGvs7vszWomFAs+iBk4EYRdtunyQYr&#10;G67yScMpNSpDJFZooE2pq7SOdUuMcR46kuxdQs+YsuwbbXu8Zjh7vSyKUjM6yQstdvTWUv1z+mUD&#10;6w8uLzeXjgOTX5W1O/tvPhgzfR73r6ASjekR/m8frYGXEv6+5B+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kBGuwgAAANsAAAAPAAAAAAAAAAAAAAAAAJgCAABkcnMvZG93&#10;bnJldi54bWxQSwUGAAAAAAQABAD1AAAAhwMAAAAA&#10;" fillcolor="#9cc2e5 [1940]" stroked="f" strokeweight="1pt">
                    <v:stroke joinstyle="miter"/>
                    <v:path arrowok="t"/>
                    <o:lock v:ext="edit" aspectratio="t"/>
                    <v:textbox inset="0,0,0,0">
                      <w:txbxContent>
                        <w:p w14:paraId="6B80E92B"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v:textbox>
                  </v:oval>
                  <v:oval id="Oval 57" o:spid="_x0000_s1040" style="position:absolute;left:1238;top:2762;width:4286;height:1810;rotation:-318160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5Z9MQA&#10;AADbAAAADwAAAGRycy9kb3ducmV2LnhtbESPT2sCMRTE74LfITyhF6nZCtV2NYoKLVJP/sFen5tn&#10;du3mZd2kun77Rih4HGbmN8x42thSXKj2hWMFL70EBHHmdMFGwW778fwGwgdkjaVjUnAjD9NJuzXG&#10;VLsrr+myCUZECPsUFeQhVKmUPsvJou+5ijh6R1dbDFHWRuoarxFuS9lPkoG0WHBcyLGiRU7Zz+bX&#10;Kjh8L2fsz2ZluvvPkubv8us0kEo9dZrZCESgJjzC/+2lVvA6hPuX+APk5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uWfTEAAAA2wAAAA8AAAAAAAAAAAAAAAAAmAIAAGRycy9k&#10;b3ducmV2LnhtbFBLBQYAAAAABAAEAPUAAACJAwAAAAA=&#10;" fillcolor="#9cc2e5 [1940]" stroked="f" strokeweight="1pt">
                    <v:stroke joinstyle="miter"/>
                  </v:oval>
                </v:group>
                <v:group id="Grup 58" o:spid="_x0000_s1041" style="position:absolute;left:6572;top:14573;width:6477;height:6477" coordsize="1296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o:lock v:ext="edit" aspectratio="t"/>
                  <v:oval id="Oval 59" o:spid="_x0000_s1042" style="position:absolute;width:12960;height:1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F3MIA&#10;AADbAAAADwAAAGRycy9kb3ducmV2LnhtbESPQWsCMRSE74X+h/CE3mpWoVu7GqVYCp6EqpfeHpvn&#10;bjDvZdmk6/rvG6HQ4zAz3zCrzcheDdRHF8TAbFqAIqmDddIYOB0/nxegYkKx6IOQgRtF2KwfH1ZY&#10;2XCVLxoOqVEZIrFCA21KXaV1rFtijNPQkWTvHHrGlGXfaNvjNcPZ63lRlJrRSV5osaNtS/Xl8MMG&#10;FnsuzzeXdgOTfy1rd/Tf/GHM02R8X4JKNKb/8F97Zw28vMH9S/4Be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D4XcwgAAANsAAAAPAAAAAAAAAAAAAAAAAJgCAABkcnMvZG93&#10;bnJldi54bWxQSwUGAAAAAAQABAD1AAAAhwMAAAAA&#10;" fillcolor="#9cc2e5 [1940]" stroked="f" strokeweight="1pt">
                    <v:stroke joinstyle="miter"/>
                    <v:path arrowok="t"/>
                    <o:lock v:ext="edit" aspectratio="t"/>
                    <v:textbox inset="0,0,0,0">
                      <w:txbxContent>
                        <w:p w14:paraId="3A33C88B"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v:textbox>
                  </v:oval>
                  <v:oval id="Oval 60" o:spid="_x0000_s1043" style="position:absolute;left:1238;top:2762;width:4286;height:1810;rotation:-318160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LPcAA&#10;AADbAAAADwAAAGRycy9kb3ducmV2LnhtbERPPW/CMBDdkfgP1iGxIHBgiGjAIEBqhdoJqGA94sNJ&#10;G59D7EL67/GAxPj0vufL1lbiRo0vHSsYjxIQxLnTJRsF34f34RSED8gaK8ek4J88LBfdzhwz7e68&#10;o9s+GBFD2GeooAihzqT0eUEW/cjVxJG7uMZiiLAxUjd4j+G2kpMkSaXFkmNDgTVtCsp/939Wwfm0&#10;XbG/mi8zOH5UtH6Tnz+pVKrfa1czEIHa8BI/3VutII3r45f4A+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KsLPcAAAADbAAAADwAAAAAAAAAAAAAAAACYAgAAZHJzL2Rvd25y&#10;ZXYueG1sUEsFBgAAAAAEAAQA9QAAAIUDAAAAAA==&#10;" fillcolor="#9cc2e5 [1940]" stroked="f" strokeweight="1pt">
                    <v:stroke joinstyle="miter"/>
                  </v:oval>
                </v:group>
                <v:group id="Grup 61" o:spid="_x0000_s1044" style="position:absolute;left:12954;top:14573;width:6480;height:6480" coordsize="1296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o:lock v:ext="edit" aspectratio="t"/>
                  <v:oval id="Oval 62" o:spid="_x0000_s1045" style="position:absolute;width:12960;height:1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fdEMIA&#10;AADbAAAADwAAAGRycy9kb3ducmV2LnhtbESPzWrDMBCE74G+g9hCboncHJzgRgmhpZBTID+X3hZr&#10;Y4toV8ZSHeftq0Chx2FmvmHW25G9GqiPLoiBt3kBiqQO1klj4HL+mq1AxYRi0QchAw+KsN28TNZY&#10;2XCXIw2n1KgMkVihgTalrtI61i0xxnnoSLJ3DT1jyrJvtO3xnuHs9aIoSs3oJC+02NFHS/Xt9MMG&#10;Vgcurw+X9gOTX5a1O/tv/jRm+jru3kElGtN/+K+9twbKBTy/5B+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x90QwgAAANsAAAAPAAAAAAAAAAAAAAAAAJgCAABkcnMvZG93&#10;bnJldi54bWxQSwUGAAAAAAQABAD1AAAAhwMAAAAA&#10;" fillcolor="#9cc2e5 [1940]" stroked="f" strokeweight="1pt">
                    <v:stroke joinstyle="miter"/>
                    <v:path arrowok="t"/>
                    <o:lock v:ext="edit" aspectratio="t"/>
                    <v:textbox inset="0,0,0,0">
                      <w:txbxContent>
                        <w:p w14:paraId="1915AE77"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v:textbox>
                  </v:oval>
                  <v:oval id="Oval 63" o:spid="_x0000_s1046" style="position:absolute;left:1238;top:2762;width:4286;height:1810;rotation:-318160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mVSsUA&#10;AADbAAAADwAAAGRycy9kb3ducmV2LnhtbESPT2vCQBTE74V+h+UVeilmo0LQ6CoqWKQ9+Qd7fc0+&#10;N2mzb2N21fTbdwsFj8PM/IaZzjtbiyu1vnKsoJ+kIIgLpys2Cg77dW8EwgdkjbVjUvBDHuazx4cp&#10;5trdeEvXXTAiQtjnqKAMocml9EVJFn3iGuLonVxrMUTZGqlbvEW4reUgTTNpseK4UGJDq5KK793F&#10;Kvj82CzYn827eTm+1rQcy7evTCr1/NQtJiACdeEe/m9vtIJsCH9f4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eZVKxQAAANsAAAAPAAAAAAAAAAAAAAAAAJgCAABkcnMv&#10;ZG93bnJldi54bWxQSwUGAAAAAAQABAD1AAAAigMAAAAA&#10;" fillcolor="#9cc2e5 [1940]" stroked="f" strokeweight="1pt">
                    <v:stroke joinstyle="miter"/>
                  </v:oval>
                </v:group>
                <v:group id="Grup 64" o:spid="_x0000_s1047" style="position:absolute;left:19431;top:14573;width:6477;height:6477" coordsize="1296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o:lock v:ext="edit" aspectratio="t"/>
                  <v:oval id="Oval 65" o:spid="_x0000_s1048" style="position:absolute;width:12960;height:1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5FZMIA&#10;AADbAAAADwAAAGRycy9kb3ducmV2LnhtbESPQWsCMRSE70L/Q3gFb5pV6Cpbo0il4KlQ7aW3x+a5&#10;G5r3smzSdf33plDwOMzMN8xmN7JXA/XRBTGwmBegSOpgnTQGvs7vszWomFAs+iBk4EYRdtunyQYr&#10;G67yScMpNSpDJFZooE2pq7SOdUuMcR46kuxdQs+YsuwbbXu8Zjh7vSyKUjM6yQstdvTWUv1z+mUD&#10;6w8uLzeXjgOTX5W1O/tvPhgzfR73r6ASjekR/m8frYHyBf6+5B+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kVkwgAAANsAAAAPAAAAAAAAAAAAAAAAAJgCAABkcnMvZG93&#10;bnJldi54bWxQSwUGAAAAAAQABAD1AAAAhwMAAAAA&#10;" fillcolor="#9cc2e5 [1940]" stroked="f" strokeweight="1pt">
                    <v:stroke joinstyle="miter"/>
                    <v:path arrowok="t"/>
                    <o:lock v:ext="edit" aspectratio="t"/>
                    <v:textbox inset="0,0,0,0">
                      <w:txbxContent>
                        <w:p w14:paraId="022D3FF7"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v:textbox>
                  </v:oval>
                  <v:oval id="Oval 67" o:spid="_x0000_s1049" style="position:absolute;left:1238;top:2762;width:4286;height:1810;rotation:-318160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KTScQA&#10;AADbAAAADwAAAGRycy9kb3ducmV2LnhtbESPQWsCMRSE70L/Q3gFL1Kz9bDa1ShWUERPammvr5tn&#10;dtvNy7qJuv33jSB4HGbmG2Yya20lLtT40rGC134Cgjh3umSj4OOwfBmB8AFZY+WYFPyRh9n0qTPB&#10;TLsr7+iyD0ZECPsMFRQh1JmUPi/Iou+7mjh6R9dYDFE2RuoGrxFuKzlIklRaLDkuFFjToqD8d3+2&#10;Cr6/1nP2J7M1vc9VRe9vcvOTSqW6z+18DCJQGx7he3utFaRDuH2JP0B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Ck0nEAAAA2wAAAA8AAAAAAAAAAAAAAAAAmAIAAGRycy9k&#10;b3ducmV2LnhtbFBLBQYAAAAABAAEAPUAAACJAwAAAAA=&#10;" fillcolor="#9cc2e5 [1940]" stroked="f" strokeweight="1pt">
                    <v:stroke joinstyle="miter"/>
                  </v:oval>
                </v:group>
                <v:group id="Grup 68" o:spid="_x0000_s1050" style="position:absolute;left:19431;top:7239;width:6477;height:6477" coordsize="1296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o:lock v:ext="edit" aspectratio="t"/>
                  <v:oval id="Oval 69" o:spid="_x0000_s1051" style="position:absolute;width:12960;height:1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PYcIA&#10;AADbAAAADwAAAGRycy9kb3ducmV2LnhtbESPzWrDMBCE74W+g9hCbo3cHpzUjRJKSyGnQH4uuS3W&#10;xhbVroylOs7bR4FAjsPMfMMsViN7NVAfXRADb9MCFEkdrJPGwGH/+zoHFROKRR+EDFwowmr5/LTA&#10;yoazbGnYpUZliMQKDbQpdZXWsW6JMU5DR5K9U+gZU5Z9o22P5wxnr9+LotSMTvJCix19t1T/7f7Z&#10;wHzD5eni0npg8rOydnt/5B9jJi/j1yeoRGN6hO/ttTVQfsDtS/4Ben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Y09hwgAAANsAAAAPAAAAAAAAAAAAAAAAAJgCAABkcnMvZG93&#10;bnJldi54bWxQSwUGAAAAAAQABAD1AAAAhwMAAAAA&#10;" fillcolor="#9cc2e5 [1940]" stroked="f" strokeweight="1pt">
                    <v:stroke joinstyle="miter"/>
                    <v:path arrowok="t"/>
                    <o:lock v:ext="edit" aspectratio="t"/>
                    <v:textbox inset="0,0,0,0">
                      <w:txbxContent>
                        <w:p w14:paraId="7BCAAFC0"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v:textbox>
                  </v:oval>
                  <v:oval id="Oval 70" o:spid="_x0000_s1052" style="position:absolute;left:1238;top:2762;width:4286;height:1810;rotation:-318160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Kd4MEA&#10;AADbAAAADwAAAGRycy9kb3ducmV2LnhtbERPu27CMBTdK/EP1kXqUoHTDhQCBkElKgQTD8F6iS9O&#10;IL4OsQvh7/FQifHovEeTxpbiRrUvHCv47CYgiDOnCzYKdtt5pw/CB2SNpWNS8CAPk3HrbYSpdnde&#10;020TjIgh7FNUkIdQpVL6LCeLvusq4sidXG0xRFgbqWu8x3Bbyq8k6UmLBceGHCv6ySm7bP6sguNh&#10;MWV/NSvzsf8taTaQy3NPKvXebqZDEIGa8BL/uxdawXdcH7/EHyDH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yneDBAAAA2wAAAA8AAAAAAAAAAAAAAAAAmAIAAGRycy9kb3du&#10;cmV2LnhtbFBLBQYAAAAABAAEAPUAAACGAwAAAAA=&#10;" fillcolor="#9cc2e5 [1940]" stroked="f" strokeweight="1pt">
                    <v:stroke joinstyle="miter"/>
                  </v:oval>
                </v:group>
                <v:group id="Grup 79" o:spid="_x0000_s1053" style="position:absolute;left:19431;top:95;width:6477;height:6477" coordsize="1296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o:lock v:ext="edit" aspectratio="t"/>
                  <v:oval id="Oval 80" o:spid="_x0000_s1054" style="position:absolute;width:12960;height:12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UABr4A&#10;AADbAAAADwAAAGRycy9kb3ducmV2LnhtbERPTUvDQBC9C/0PyxS82Y0eYondFrEIPQm2XrwN2Wmy&#10;uDMbsts0/ffOQfD4eN+b3czRTDTmkMTB46oCQ9ImH6Rz8HV6f1iDyQXFY0xCDm6UYbdd3G2w8ekq&#10;nzQdS2c0RHKDDvpShsba3PbEmFdpIFHunEbGonDsrB/xquEc7VNV1ZYxiDb0ONBbT+3P8cIO1h9c&#10;n2+hHCam+Fy34RS/ee/c/XJ+fQFTaC7/4j/3watP1+sX/QF2+w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dVAAa+AAAA2wAAAA8AAAAAAAAAAAAAAAAAmAIAAGRycy9kb3ducmV2&#10;LnhtbFBLBQYAAAAABAAEAPUAAACDAwAAAAA=&#10;" fillcolor="#9cc2e5 [1940]" stroked="f" strokeweight="1pt">
                    <v:stroke joinstyle="miter"/>
                    <v:path arrowok="t"/>
                    <o:lock v:ext="edit" aspectratio="t"/>
                    <v:textbox inset="0,0,0,0">
                      <w:txbxContent>
                        <w:p w14:paraId="149EA70C" w14:textId="77777777" w:rsidR="00C657E0" w:rsidRPr="008D52C9" w:rsidRDefault="00C657E0" w:rsidP="008D52C9">
                          <w:pPr>
                            <w:jc w:val="center"/>
                            <w:rPr>
                              <w:b/>
                              <w:color w:val="FFFF00"/>
                              <w:sz w:val="18"/>
                              <w:lang w:val="tr-TR"/>
                            </w:rPr>
                          </w:pPr>
                          <w:r w:rsidRPr="008D52C9">
                            <w:rPr>
                              <w:b/>
                              <w:color w:val="FFFF00"/>
                              <w:sz w:val="18"/>
                              <w:lang w:val="tr-TR"/>
                            </w:rPr>
                            <w:t xml:space="preserve">250 </w:t>
                          </w:r>
                          <w:proofErr w:type="spellStart"/>
                          <w:r w:rsidRPr="008D52C9">
                            <w:rPr>
                              <w:b/>
                              <w:color w:val="FFFF00"/>
                              <w:sz w:val="18"/>
                              <w:lang w:val="tr-TR"/>
                            </w:rPr>
                            <w:t>microns</w:t>
                          </w:r>
                          <w:proofErr w:type="spellEnd"/>
                        </w:p>
                      </w:txbxContent>
                    </v:textbox>
                  </v:oval>
                  <v:oval id="Oval 81" o:spid="_x0000_s1055" style="position:absolute;left:1238;top:2762;width:4286;height:1810;rotation:-318160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IXMQA&#10;AADbAAAADwAAAGRycy9kb3ducmV2LnhtbESPQWsCMRSE70L/Q3gFL1KzehC7bhQrtEg9acVen5tn&#10;du3mZd2kuv57Iwgeh5n5hslmra3EmRpfOlYw6CcgiHOnSzYKtj+fb2MQPiBrrByTgit5mE1fOhmm&#10;2l14TedNMCJC2KeooAihTqX0eUEWfd/VxNE7uMZiiLIxUjd4iXBbyWGSjKTFkuNCgTUtCsr/Nv9W&#10;wf53OWd/MivT231V9PEuv48jqVT3tZ1PQARqwzP8aC+1gvEA7l/iD5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rSFzEAAAA2wAAAA8AAAAAAAAAAAAAAAAAmAIAAGRycy9k&#10;b3ducmV2LnhtbFBLBQYAAAAABAAEAPUAAACJAwAAAAA=&#10;" fillcolor="#9cc2e5 [1940]" stroked="f" strokeweight="1pt">
                    <v:stroke joinstyle="miter"/>
                  </v:oval>
                </v:group>
                <w10:wrap type="square"/>
              </v:group>
            </w:pict>
          </mc:Fallback>
        </mc:AlternateContent>
      </w:r>
      <w:r w:rsidRPr="002A0F2A">
        <w:t>Nozzles determine the application volume at a given operating pressure, travel speed, and spacing. The size of the spray particle is depended to nozzle characteristics. It is important because it affects both efficacy and spray drift of the application of a pesticide. If the size of the spray particle (for example, 250–500 microns) is doubled and the application volume stays the same, you have only one-eighth as many spray droplets (Figure 5).</w:t>
      </w:r>
    </w:p>
    <w:p w14:paraId="4634F475" w14:textId="1DEC194E" w:rsidR="008D52C9" w:rsidRPr="002A0F2A" w:rsidRDefault="008D52C9" w:rsidP="008D52C9">
      <w:r w:rsidRPr="002A0F2A">
        <w:rPr>
          <w:noProof/>
          <w:lang w:val="en-GB" w:eastAsia="en-GB"/>
        </w:rPr>
        <w:drawing>
          <wp:anchor distT="0" distB="0" distL="114300" distR="114300" simplePos="0" relativeHeight="251698176" behindDoc="0" locked="0" layoutInCell="1" allowOverlap="1" wp14:anchorId="44EF9A07" wp14:editId="36F4E652">
            <wp:simplePos x="0" y="0"/>
            <wp:positionH relativeFrom="margin">
              <wp:posOffset>0</wp:posOffset>
            </wp:positionH>
            <wp:positionV relativeFrom="paragraph">
              <wp:posOffset>365125</wp:posOffset>
            </wp:positionV>
            <wp:extent cx="2514600" cy="2012749"/>
            <wp:effectExtent l="0" t="0" r="0" b="6985"/>
            <wp:wrapSquare wrapText="bothSides"/>
            <wp:docPr id="1226855" name="Resim 122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14600" cy="2012749"/>
                    </a:xfrm>
                    <a:prstGeom prst="rect">
                      <a:avLst/>
                    </a:prstGeom>
                    <a:noFill/>
                  </pic:spPr>
                </pic:pic>
              </a:graphicData>
            </a:graphic>
          </wp:anchor>
        </w:drawing>
      </w:r>
    </w:p>
    <w:p w14:paraId="3DDF9330" w14:textId="77777777" w:rsidR="008D52C9" w:rsidRPr="002A0F2A" w:rsidRDefault="008D52C9" w:rsidP="008D52C9">
      <w:r w:rsidRPr="002A0F2A">
        <w:rPr>
          <w:noProof/>
          <w:lang w:val="en-GB" w:eastAsia="en-GB"/>
        </w:rPr>
        <mc:AlternateContent>
          <mc:Choice Requires="wps">
            <w:drawing>
              <wp:anchor distT="0" distB="0" distL="114300" distR="114300" simplePos="0" relativeHeight="251699200" behindDoc="0" locked="0" layoutInCell="1" allowOverlap="1" wp14:anchorId="6C34A137" wp14:editId="6C98672F">
                <wp:simplePos x="0" y="0"/>
                <wp:positionH relativeFrom="column">
                  <wp:posOffset>-5080</wp:posOffset>
                </wp:positionH>
                <wp:positionV relativeFrom="paragraph">
                  <wp:posOffset>1845310</wp:posOffset>
                </wp:positionV>
                <wp:extent cx="2428875" cy="635"/>
                <wp:effectExtent l="0" t="0" r="9525" b="8255"/>
                <wp:wrapSquare wrapText="bothSides"/>
                <wp:docPr id="1226859" name="Metin Kutusu 1226859"/>
                <wp:cNvGraphicFramePr/>
                <a:graphic xmlns:a="http://schemas.openxmlformats.org/drawingml/2006/main">
                  <a:graphicData uri="http://schemas.microsoft.com/office/word/2010/wordprocessingShape">
                    <wps:wsp>
                      <wps:cNvSpPr txBox="1"/>
                      <wps:spPr>
                        <a:xfrm>
                          <a:off x="0" y="0"/>
                          <a:ext cx="2428875" cy="635"/>
                        </a:xfrm>
                        <a:prstGeom prst="rect">
                          <a:avLst/>
                        </a:prstGeom>
                        <a:solidFill>
                          <a:prstClr val="white"/>
                        </a:solidFill>
                        <a:ln>
                          <a:noFill/>
                        </a:ln>
                        <a:effectLst/>
                      </wps:spPr>
                      <wps:txbx>
                        <w:txbxContent>
                          <w:p w14:paraId="03BF6FF6" w14:textId="77777777" w:rsidR="00C657E0" w:rsidRPr="008F519D" w:rsidRDefault="00C657E0" w:rsidP="008D52C9">
                            <w:pPr>
                              <w:pStyle w:val="ResimYazs"/>
                              <w:rPr>
                                <w:noProof/>
                              </w:rPr>
                            </w:pPr>
                            <w:r>
                              <w:t xml:space="preserve">Figure </w:t>
                            </w:r>
                            <w:r>
                              <w:fldChar w:fldCharType="begin"/>
                            </w:r>
                            <w:r>
                              <w:instrText xml:space="preserve"> SEQ Figure \* ARABIC </w:instrText>
                            </w:r>
                            <w:r>
                              <w:fldChar w:fldCharType="separate"/>
                            </w:r>
                            <w:r>
                              <w:rPr>
                                <w:noProof/>
                              </w:rPr>
                              <w:t>6</w:t>
                            </w:r>
                            <w:r>
                              <w:fldChar w:fldCharType="end"/>
                            </w:r>
                            <w:r>
                              <w:t>.</w:t>
                            </w:r>
                            <w:r w:rsidRPr="003A7081">
                              <w:t xml:space="preserve"> </w:t>
                            </w:r>
                            <w:proofErr w:type="spellStart"/>
                            <w:r>
                              <w:t>Nozle</w:t>
                            </w:r>
                            <w:proofErr w:type="spellEnd"/>
                            <w:r>
                              <w:t xml:space="preserve"> size and dispersion patterns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C34A137" id="Metin Kutusu 1226859" o:spid="_x0000_s1056" type="#_x0000_t202" style="position:absolute;left:0;text-align:left;margin-left:-.4pt;margin-top:145.3pt;width:191.25pt;height:.05pt;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" stroked="f">
                <v:textbox style="mso-fit-shape-to-text:t" inset="0,0,0,0">
                  <w:txbxContent>
                    <w:p w14:paraId="03BF6FF6" w14:textId="77777777" w:rsidR="00C657E0" w:rsidRPr="008F519D" w:rsidRDefault="00C657E0" w:rsidP="008D52C9">
                      <w:pPr>
                        <w:pStyle w:val="ResimYazs"/>
                        <w:rPr>
                          <w:noProof/>
                        </w:rPr>
                      </w:pPr>
                      <w:r>
                        <w:t xml:space="preserve">Figure </w:t>
                      </w:r>
                      <w:r>
                        <w:fldChar w:fldCharType="begin"/>
                      </w:r>
                      <w:r>
                        <w:instrText xml:space="preserve"> SEQ Figure \* ARABIC </w:instrText>
                      </w:r>
                      <w:r>
                        <w:fldChar w:fldCharType="separate"/>
                      </w:r>
                      <w:r>
                        <w:rPr>
                          <w:noProof/>
                        </w:rPr>
                        <w:t>6</w:t>
                      </w:r>
                      <w:r>
                        <w:fldChar w:fldCharType="end"/>
                      </w:r>
                      <w:r>
                        <w:t>.</w:t>
                      </w:r>
                      <w:r w:rsidRPr="003A7081">
                        <w:t xml:space="preserve"> </w:t>
                      </w:r>
                      <w:proofErr w:type="spellStart"/>
                      <w:r>
                        <w:t>Nozle</w:t>
                      </w:r>
                      <w:proofErr w:type="spellEnd"/>
                      <w:r>
                        <w:t xml:space="preserve"> size and dispersion patterns</w:t>
                      </w:r>
                    </w:p>
                  </w:txbxContent>
                </v:textbox>
                <w10:wrap type="square"/>
              </v:shape>
            </w:pict>
          </mc:Fallback>
        </mc:AlternateContent>
      </w:r>
      <w:r w:rsidRPr="002A0F2A">
        <w:t>Different nozzle diameter (size), as well as nozzle design, produce different drop sizes and consequently different drop dispersion patterns (Figure 6). Insecticides and fungicides generally require smaller droplets than herbicide applications to obtain adequate target coverage. However, in most cases, applying “medium” droplets (vs. “fine” or “very fine”) should provide the coverage needed while reducing the risk of drift.</w:t>
      </w:r>
    </w:p>
    <w:p w14:paraId="451E8010" w14:textId="77777777" w:rsidR="008D52C9" w:rsidRPr="002A0F2A" w:rsidRDefault="008D52C9" w:rsidP="008D52C9">
      <w:r w:rsidRPr="002A0F2A">
        <w:lastRenderedPageBreak/>
        <w:t>One disadvantage to smaller droplets is that they evaporate quicker when the humidity is low and may not reach the target. Another is that the tiny droplets tend to bounce or skip on the leaf surface. This can be overcome somewhat by adding a spreader and sticker.</w:t>
      </w:r>
    </w:p>
    <w:p w14:paraId="3E23C7AB" w14:textId="77777777" w:rsidR="008D52C9" w:rsidRPr="002A0F2A" w:rsidRDefault="008D52C9" w:rsidP="008D52C9">
      <w:r w:rsidRPr="002A0F2A">
        <w:t>Suggested droplet size in some pesticide applications can be seen below:</w:t>
      </w:r>
    </w:p>
    <w:p w14:paraId="7DAFCD80" w14:textId="77777777" w:rsidR="008D52C9" w:rsidRPr="002A0F2A" w:rsidRDefault="008D52C9" w:rsidP="008D52C9">
      <w:pPr>
        <w:numPr>
          <w:ilvl w:val="0"/>
          <w:numId w:val="20"/>
        </w:numPr>
        <w:spacing w:before="120" w:after="120" w:line="276" w:lineRule="auto"/>
      </w:pPr>
      <w:r w:rsidRPr="002A0F2A">
        <w:t xml:space="preserve">Insecticides: </w:t>
      </w:r>
    </w:p>
    <w:p w14:paraId="5C6B944B" w14:textId="77777777" w:rsidR="008D52C9" w:rsidRPr="002A0F2A" w:rsidRDefault="008D52C9" w:rsidP="008D52C9">
      <w:pPr>
        <w:numPr>
          <w:ilvl w:val="1"/>
          <w:numId w:val="20"/>
        </w:numPr>
        <w:spacing w:before="120" w:after="120" w:line="276" w:lineRule="auto"/>
      </w:pPr>
      <w:r w:rsidRPr="002A0F2A">
        <w:t>20-30 droplet /cm</w:t>
      </w:r>
      <w:r w:rsidRPr="002A0F2A">
        <w:rPr>
          <w:vertAlign w:val="superscript"/>
        </w:rPr>
        <w:t>2</w:t>
      </w:r>
    </w:p>
    <w:p w14:paraId="2624F78F" w14:textId="77777777" w:rsidR="008D52C9" w:rsidRPr="002A0F2A" w:rsidRDefault="008D52C9" w:rsidP="008D52C9">
      <w:pPr>
        <w:numPr>
          <w:ilvl w:val="0"/>
          <w:numId w:val="20"/>
        </w:numPr>
        <w:spacing w:before="120" w:after="120" w:line="276" w:lineRule="auto"/>
      </w:pPr>
      <w:r w:rsidRPr="002A0F2A">
        <w:t>Herbicides:</w:t>
      </w:r>
    </w:p>
    <w:p w14:paraId="7339FB84" w14:textId="77777777" w:rsidR="008D52C9" w:rsidRPr="002A0F2A" w:rsidRDefault="008D52C9" w:rsidP="008D52C9">
      <w:pPr>
        <w:numPr>
          <w:ilvl w:val="1"/>
          <w:numId w:val="20"/>
        </w:numPr>
        <w:spacing w:before="120" w:after="120" w:line="276" w:lineRule="auto"/>
      </w:pPr>
      <w:r w:rsidRPr="002A0F2A">
        <w:t>Pre-</w:t>
      </w:r>
      <w:proofErr w:type="spellStart"/>
      <w:r w:rsidRPr="002A0F2A">
        <w:t>em</w:t>
      </w:r>
      <w:proofErr w:type="spellEnd"/>
      <w:r w:rsidRPr="002A0F2A">
        <w:t xml:space="preserve"> : 20-30 droplet/cm</w:t>
      </w:r>
      <w:r w:rsidRPr="002A0F2A">
        <w:rPr>
          <w:vertAlign w:val="superscript"/>
        </w:rPr>
        <w:t>2</w:t>
      </w:r>
    </w:p>
    <w:p w14:paraId="1272FD9A" w14:textId="77777777" w:rsidR="008D52C9" w:rsidRPr="002A0F2A" w:rsidRDefault="008D52C9" w:rsidP="008D52C9">
      <w:pPr>
        <w:numPr>
          <w:ilvl w:val="1"/>
          <w:numId w:val="20"/>
        </w:numPr>
        <w:spacing w:before="120" w:after="120" w:line="276" w:lineRule="auto"/>
      </w:pPr>
      <w:proofErr w:type="spellStart"/>
      <w:r w:rsidRPr="002A0F2A">
        <w:t>Postem</w:t>
      </w:r>
      <w:proofErr w:type="spellEnd"/>
      <w:r w:rsidRPr="002A0F2A">
        <w:t>: 30-40 droplet/cm</w:t>
      </w:r>
      <w:r w:rsidRPr="002A0F2A">
        <w:rPr>
          <w:vertAlign w:val="superscript"/>
        </w:rPr>
        <w:t>2</w:t>
      </w:r>
    </w:p>
    <w:p w14:paraId="6077C028" w14:textId="77777777" w:rsidR="008D52C9" w:rsidRPr="002A0F2A" w:rsidRDefault="008D52C9" w:rsidP="008D52C9">
      <w:pPr>
        <w:numPr>
          <w:ilvl w:val="0"/>
          <w:numId w:val="20"/>
        </w:numPr>
        <w:spacing w:before="120" w:after="120" w:line="276" w:lineRule="auto"/>
      </w:pPr>
      <w:r w:rsidRPr="002A0F2A">
        <w:t xml:space="preserve">Fungicides: </w:t>
      </w:r>
    </w:p>
    <w:p w14:paraId="6D1395BF" w14:textId="77777777" w:rsidR="008D52C9" w:rsidRPr="002A0F2A" w:rsidRDefault="008D52C9" w:rsidP="008D52C9">
      <w:pPr>
        <w:numPr>
          <w:ilvl w:val="1"/>
          <w:numId w:val="20"/>
        </w:numPr>
        <w:spacing w:before="120" w:after="120" w:line="276" w:lineRule="auto"/>
      </w:pPr>
      <w:proofErr w:type="spellStart"/>
      <w:r w:rsidRPr="002A0F2A">
        <w:t>Sistemic</w:t>
      </w:r>
      <w:proofErr w:type="spellEnd"/>
      <w:r w:rsidRPr="002A0F2A">
        <w:t xml:space="preserve"> : 20-30 </w:t>
      </w:r>
      <w:proofErr w:type="spellStart"/>
      <w:r w:rsidRPr="002A0F2A">
        <w:t>damla</w:t>
      </w:r>
      <w:proofErr w:type="spellEnd"/>
      <w:r w:rsidRPr="002A0F2A">
        <w:t>/cm</w:t>
      </w:r>
      <w:r w:rsidRPr="002A0F2A">
        <w:rPr>
          <w:vertAlign w:val="superscript"/>
        </w:rPr>
        <w:t>2</w:t>
      </w:r>
    </w:p>
    <w:p w14:paraId="2364AAB6" w14:textId="77777777" w:rsidR="008D52C9" w:rsidRPr="002A0F2A" w:rsidRDefault="008D52C9" w:rsidP="008D52C9">
      <w:pPr>
        <w:numPr>
          <w:ilvl w:val="1"/>
          <w:numId w:val="20"/>
        </w:numPr>
        <w:spacing w:before="120" w:after="120" w:line="276" w:lineRule="auto"/>
      </w:pPr>
      <w:r w:rsidRPr="002A0F2A">
        <w:t xml:space="preserve">Contact     : 50-70 </w:t>
      </w:r>
      <w:proofErr w:type="spellStart"/>
      <w:r w:rsidRPr="002A0F2A">
        <w:t>damla</w:t>
      </w:r>
      <w:proofErr w:type="spellEnd"/>
      <w:r w:rsidRPr="002A0F2A">
        <w:t>/cm</w:t>
      </w:r>
      <w:r w:rsidRPr="002A0F2A">
        <w:rPr>
          <w:vertAlign w:val="superscript"/>
        </w:rPr>
        <w:t>2</w:t>
      </w:r>
    </w:p>
    <w:p w14:paraId="25D51ED3" w14:textId="77777777" w:rsidR="002F0B96" w:rsidRPr="002A0F2A" w:rsidRDefault="002F0B96" w:rsidP="002F0B96">
      <w:pPr>
        <w:pStyle w:val="Balk1"/>
        <w:keepNext/>
        <w:keepLines/>
        <w:spacing w:before="240" w:line="276" w:lineRule="auto"/>
        <w:jc w:val="both"/>
      </w:pPr>
      <w:bookmarkStart w:id="13" w:name="_Toc463961062"/>
      <w:bookmarkStart w:id="14" w:name="_Toc472511854"/>
      <w:bookmarkStart w:id="15" w:name="_Toc481649008"/>
      <w:r w:rsidRPr="002A0F2A">
        <w:t>Optimization Strategies</w:t>
      </w:r>
      <w:bookmarkEnd w:id="13"/>
      <w:bookmarkEnd w:id="14"/>
      <w:bookmarkEnd w:id="15"/>
    </w:p>
    <w:p w14:paraId="57D11B26" w14:textId="77777777" w:rsidR="002F0B96" w:rsidRDefault="002F0B96" w:rsidP="002F0B96"/>
    <w:p w14:paraId="480A3CD0" w14:textId="77777777" w:rsidR="002F0B96" w:rsidRPr="002A0F2A" w:rsidRDefault="002F0B96" w:rsidP="002F0B96">
      <w:r w:rsidRPr="002A0F2A">
        <w:t xml:space="preserve">Adjusting right by optimizing the sprayers is important in many respects. The following elements are important in the optimization process. </w:t>
      </w:r>
    </w:p>
    <w:p w14:paraId="4BCBDF56" w14:textId="77777777" w:rsidR="002F0B96" w:rsidRPr="002A0F2A" w:rsidRDefault="002F0B96" w:rsidP="00545E27">
      <w:pPr>
        <w:pStyle w:val="ListeParagraf"/>
        <w:numPr>
          <w:ilvl w:val="0"/>
          <w:numId w:val="18"/>
        </w:numPr>
        <w:spacing w:line="360" w:lineRule="auto"/>
        <w:ind w:left="1066" w:hanging="357"/>
        <w:contextualSpacing/>
      </w:pPr>
      <w:r w:rsidRPr="002A0F2A">
        <w:t>Drop size</w:t>
      </w:r>
    </w:p>
    <w:p w14:paraId="6743D608" w14:textId="77777777" w:rsidR="002F0B96" w:rsidRPr="002A0F2A" w:rsidRDefault="002F0B96" w:rsidP="00545E27">
      <w:pPr>
        <w:pStyle w:val="ListeParagraf"/>
        <w:numPr>
          <w:ilvl w:val="0"/>
          <w:numId w:val="18"/>
        </w:numPr>
        <w:spacing w:line="360" w:lineRule="auto"/>
        <w:ind w:left="1066" w:hanging="357"/>
        <w:contextualSpacing/>
      </w:pPr>
      <w:r w:rsidRPr="002A0F2A">
        <w:t>Spray angle and width</w:t>
      </w:r>
    </w:p>
    <w:p w14:paraId="3076F169" w14:textId="77777777" w:rsidR="002F0B96" w:rsidRPr="002A0F2A" w:rsidRDefault="002F0B96" w:rsidP="00545E27">
      <w:pPr>
        <w:pStyle w:val="ListeParagraf"/>
        <w:numPr>
          <w:ilvl w:val="0"/>
          <w:numId w:val="18"/>
        </w:numPr>
        <w:spacing w:line="360" w:lineRule="auto"/>
        <w:ind w:left="1066" w:hanging="357"/>
        <w:contextualSpacing/>
      </w:pPr>
      <w:r w:rsidRPr="002A0F2A">
        <w:t>Yield and quality of crop grown</w:t>
      </w:r>
    </w:p>
    <w:p w14:paraId="5E181053" w14:textId="77777777" w:rsidR="002F0B96" w:rsidRPr="002A0F2A" w:rsidRDefault="002F0B96" w:rsidP="00545E27">
      <w:pPr>
        <w:pStyle w:val="ListeParagraf"/>
        <w:numPr>
          <w:ilvl w:val="0"/>
          <w:numId w:val="18"/>
        </w:numPr>
        <w:spacing w:line="360" w:lineRule="auto"/>
        <w:ind w:left="1066" w:hanging="357"/>
        <w:contextualSpacing/>
      </w:pPr>
      <w:r w:rsidRPr="002A0F2A">
        <w:t>Sprayer application rate</w:t>
      </w:r>
    </w:p>
    <w:p w14:paraId="5C372F6B" w14:textId="77777777" w:rsidR="002F0B96" w:rsidRPr="002A0F2A" w:rsidRDefault="002F0B96" w:rsidP="00545E27">
      <w:pPr>
        <w:pStyle w:val="ListeParagraf"/>
        <w:numPr>
          <w:ilvl w:val="0"/>
          <w:numId w:val="18"/>
        </w:numPr>
        <w:spacing w:line="360" w:lineRule="auto"/>
        <w:ind w:left="1066" w:hanging="357"/>
        <w:contextualSpacing/>
      </w:pPr>
      <w:r w:rsidRPr="002A0F2A">
        <w:t xml:space="preserve">Environmental pollution </w:t>
      </w:r>
    </w:p>
    <w:p w14:paraId="4C2311F5" w14:textId="77777777" w:rsidR="002F0B96" w:rsidRPr="002A0F2A" w:rsidRDefault="002F0B96" w:rsidP="00545E27">
      <w:pPr>
        <w:pStyle w:val="ListeParagraf"/>
        <w:numPr>
          <w:ilvl w:val="0"/>
          <w:numId w:val="18"/>
        </w:numPr>
        <w:spacing w:line="360" w:lineRule="auto"/>
        <w:ind w:left="1066" w:hanging="357"/>
        <w:contextualSpacing/>
      </w:pPr>
      <w:r w:rsidRPr="002A0F2A">
        <w:t xml:space="preserve">Density and population of target pest and disease </w:t>
      </w:r>
    </w:p>
    <w:p w14:paraId="7874C808" w14:textId="77777777" w:rsidR="002F0B96" w:rsidRPr="002A0F2A" w:rsidRDefault="002F0B96" w:rsidP="00545E27">
      <w:pPr>
        <w:pStyle w:val="ListeParagraf"/>
        <w:numPr>
          <w:ilvl w:val="0"/>
          <w:numId w:val="18"/>
        </w:numPr>
        <w:spacing w:line="360" w:lineRule="auto"/>
        <w:ind w:left="1066" w:hanging="357"/>
        <w:contextualSpacing/>
      </w:pPr>
      <w:r w:rsidRPr="002A0F2A">
        <w:t>Time</w:t>
      </w:r>
    </w:p>
    <w:p w14:paraId="332AC78E" w14:textId="77777777" w:rsidR="002F0B96" w:rsidRPr="002A0F2A" w:rsidRDefault="002F0B96" w:rsidP="00545E27">
      <w:pPr>
        <w:pStyle w:val="ListeParagraf"/>
        <w:numPr>
          <w:ilvl w:val="0"/>
          <w:numId w:val="18"/>
        </w:numPr>
        <w:spacing w:line="360" w:lineRule="auto"/>
        <w:ind w:left="1066" w:hanging="357"/>
        <w:contextualSpacing/>
      </w:pPr>
      <w:r w:rsidRPr="002A0F2A">
        <w:t>Operator health</w:t>
      </w:r>
    </w:p>
    <w:p w14:paraId="0B3654C0" w14:textId="77777777" w:rsidR="002F0B96" w:rsidRDefault="002F0B96" w:rsidP="00545E27">
      <w:pPr>
        <w:pStyle w:val="ListeParagraf"/>
        <w:numPr>
          <w:ilvl w:val="0"/>
          <w:numId w:val="18"/>
        </w:numPr>
        <w:spacing w:line="360" w:lineRule="auto"/>
        <w:ind w:left="1066" w:hanging="357"/>
        <w:contextualSpacing/>
      </w:pPr>
      <w:r w:rsidRPr="002A0F2A">
        <w:t>Cost</w:t>
      </w:r>
    </w:p>
    <w:p w14:paraId="3E5E0C23" w14:textId="77777777" w:rsidR="002F0B96" w:rsidRPr="002A0F2A" w:rsidRDefault="002F0B96" w:rsidP="002F0B96">
      <w:r>
        <w:t>Sprayer</w:t>
      </w:r>
      <w:r w:rsidRPr="005D0259">
        <w:t xml:space="preserve"> optimization strategies have been </w:t>
      </w:r>
      <w:r>
        <w:t>listed and explained below:</w:t>
      </w:r>
    </w:p>
    <w:p w14:paraId="39047202" w14:textId="77777777" w:rsidR="002F0B96" w:rsidRPr="002A0F2A" w:rsidRDefault="002F0B96" w:rsidP="002F0B96">
      <w:pPr>
        <w:pStyle w:val="ListeParagraf"/>
        <w:numPr>
          <w:ilvl w:val="0"/>
          <w:numId w:val="30"/>
        </w:numPr>
        <w:spacing w:before="120" w:after="120" w:line="276" w:lineRule="auto"/>
        <w:contextualSpacing/>
      </w:pPr>
      <w:r w:rsidRPr="002A0F2A">
        <w:t>The first step to sprayer optimization is to evaluate the current system and to determinate the need for adjustment of the system.</w:t>
      </w:r>
    </w:p>
    <w:p w14:paraId="7A9681A7" w14:textId="77777777" w:rsidR="002F0B96" w:rsidRPr="0007258D" w:rsidRDefault="002F0B96" w:rsidP="002F0B96">
      <w:pPr>
        <w:pStyle w:val="ListeParagraf"/>
        <w:numPr>
          <w:ilvl w:val="0"/>
          <w:numId w:val="30"/>
        </w:numPr>
        <w:spacing w:before="120" w:after="120" w:line="276" w:lineRule="auto"/>
        <w:contextualSpacing/>
      </w:pPr>
      <w:r w:rsidRPr="0007258D">
        <w:lastRenderedPageBreak/>
        <w:t xml:space="preserve">Establish a routine </w:t>
      </w:r>
      <w:r>
        <w:t>calibration</w:t>
      </w:r>
      <w:r w:rsidRPr="0007258D">
        <w:t xml:space="preserve"> program: Improving spray</w:t>
      </w:r>
      <w:r>
        <w:t>ing</w:t>
      </w:r>
      <w:r w:rsidRPr="0007258D">
        <w:t xml:space="preserve"> performance and extend</w:t>
      </w:r>
      <w:r>
        <w:t xml:space="preserve">ing sprayer </w:t>
      </w:r>
      <w:r w:rsidRPr="0007258D">
        <w:t>life through proper maintenance is critical to optimizing any spray</w:t>
      </w:r>
      <w:r>
        <w:t>er</w:t>
      </w:r>
      <w:r w:rsidRPr="0007258D">
        <w:t>.</w:t>
      </w:r>
    </w:p>
    <w:p w14:paraId="7AF8D615" w14:textId="77777777" w:rsidR="002F0B96" w:rsidRPr="0007258D" w:rsidRDefault="002F0B96" w:rsidP="002F0B96">
      <w:pPr>
        <w:pStyle w:val="ListeParagraf"/>
        <w:numPr>
          <w:ilvl w:val="0"/>
          <w:numId w:val="30"/>
        </w:numPr>
        <w:spacing w:before="120" w:after="120" w:line="276" w:lineRule="auto"/>
        <w:contextualSpacing/>
      </w:pPr>
      <w:r w:rsidRPr="0007258D">
        <w:t xml:space="preserve">The establishment of the automation system: some spraying applications can be suited to automation in some plant production activities than others. </w:t>
      </w:r>
    </w:p>
    <w:p w14:paraId="3739CB8E" w14:textId="77777777" w:rsidR="002F0B96" w:rsidRPr="00D4494D" w:rsidRDefault="002F0B96" w:rsidP="002F0B96">
      <w:pPr>
        <w:pStyle w:val="ListeParagraf"/>
        <w:numPr>
          <w:ilvl w:val="0"/>
          <w:numId w:val="30"/>
        </w:numPr>
        <w:spacing w:before="120" w:after="120" w:line="276" w:lineRule="auto"/>
        <w:contextualSpacing/>
      </w:pPr>
      <w:r w:rsidRPr="00D4494D">
        <w:t>Identify what kind of nozzles are on your sprayer and know their patterns whether they need to be overlapped for complete coverage. Confirm that you are using the best nozzles available for your operation. Make sure the nozzles are not partially clogged, and never use a pin, knife or any other metal object to unclog nozzles.</w:t>
      </w:r>
    </w:p>
    <w:p w14:paraId="3F42DE07" w14:textId="77777777" w:rsidR="002F0B96" w:rsidRPr="00D4494D" w:rsidRDefault="002F0B96" w:rsidP="002F0B96">
      <w:pPr>
        <w:pStyle w:val="ListeParagraf"/>
        <w:numPr>
          <w:ilvl w:val="0"/>
          <w:numId w:val="30"/>
        </w:numPr>
        <w:spacing w:before="120" w:after="120" w:line="276" w:lineRule="auto"/>
        <w:contextualSpacing/>
      </w:pPr>
      <w:r w:rsidRPr="00D4494D">
        <w:t>Nozzle tips with different spray angles on the boom and uneven boom height are the most common causes of non-uniform spray patterns. They can all cause streaks of untreated areas that result in insufficient pest control and economic loss.</w:t>
      </w:r>
    </w:p>
    <w:p w14:paraId="034C8B69" w14:textId="77777777" w:rsidR="002F0B96" w:rsidRPr="00CE42C2" w:rsidRDefault="002F0B96" w:rsidP="002F0B96">
      <w:pPr>
        <w:pStyle w:val="ListeParagraf"/>
        <w:numPr>
          <w:ilvl w:val="0"/>
          <w:numId w:val="30"/>
        </w:numPr>
        <w:spacing w:before="120" w:after="120" w:line="276" w:lineRule="auto"/>
        <w:contextualSpacing/>
      </w:pPr>
      <w:r w:rsidRPr="00CE42C2">
        <w:t>For a given nozzle spacing, adjusting the correct boom height is very important in succeeding good overlapping. To know requirement of overlapping for different kind of nozzles, check nozzle catalogs for specific recommendations.</w:t>
      </w:r>
    </w:p>
    <w:p w14:paraId="2A8CFEF5" w14:textId="77777777" w:rsidR="002F0B96" w:rsidRPr="00B57A13" w:rsidRDefault="002F0B96" w:rsidP="002F0B96">
      <w:pPr>
        <w:pStyle w:val="ListeParagraf"/>
        <w:numPr>
          <w:ilvl w:val="0"/>
          <w:numId w:val="30"/>
        </w:numPr>
        <w:spacing w:before="120" w:after="120" w:line="276" w:lineRule="auto"/>
        <w:contextualSpacing/>
      </w:pPr>
      <w:r w:rsidRPr="00B57A13">
        <w:t>Use your actual travel speed in calibration calculations, and keep it fixed during the spraying. Changing the speed by 20% causes a change in the application rate of 20%.</w:t>
      </w:r>
    </w:p>
    <w:p w14:paraId="7E1DBF3D" w14:textId="77777777" w:rsidR="002F0B96" w:rsidRPr="00B57A13" w:rsidRDefault="002F0B96" w:rsidP="002F0B96">
      <w:pPr>
        <w:pStyle w:val="ListeParagraf"/>
        <w:numPr>
          <w:ilvl w:val="0"/>
          <w:numId w:val="30"/>
        </w:numPr>
        <w:spacing w:before="120" w:after="120" w:line="276" w:lineRule="auto"/>
        <w:contextualSpacing/>
      </w:pPr>
      <w:r w:rsidRPr="00B57A13">
        <w:t>Check to spray pressure. Improper operating pressure changes the application rate, droplet size and spray pattern. At very low pressures, the spray angle will be noticeably narrowed, causing insufficient overlap between nozzle patterns and streaks of untreated areas. High pressure will increase the number of drift-prone droplets.</w:t>
      </w:r>
    </w:p>
    <w:p w14:paraId="563E8DE1" w14:textId="77777777" w:rsidR="002F0B96" w:rsidRPr="00C10D39" w:rsidRDefault="002F0B96" w:rsidP="002F0B96">
      <w:pPr>
        <w:pStyle w:val="ListeParagraf"/>
        <w:numPr>
          <w:ilvl w:val="0"/>
          <w:numId w:val="30"/>
        </w:numPr>
        <w:spacing w:before="120" w:after="120" w:line="276" w:lineRule="auto"/>
        <w:contextualSpacing/>
      </w:pPr>
      <w:r w:rsidRPr="00C10D39">
        <w:t>Avoid spraying in unsuitable weather conditions especially in windy conditions which increses the drift effect. If it is possible use low-drift nozzles in stead of conventional nozzles. If it is windy keep the boom close to the target, use drift retardant adjuvants, and spray in early morning and late afternoon when drift potential is less.</w:t>
      </w:r>
    </w:p>
    <w:p w14:paraId="38D5E15B" w14:textId="77777777" w:rsidR="002F0B96" w:rsidRPr="00C10D39" w:rsidRDefault="002F0B96" w:rsidP="002F0B96">
      <w:pPr>
        <w:pStyle w:val="ListeParagraf"/>
        <w:numPr>
          <w:ilvl w:val="0"/>
          <w:numId w:val="30"/>
        </w:numPr>
        <w:spacing w:before="120" w:after="120" w:line="276" w:lineRule="auto"/>
        <w:contextualSpacing/>
      </w:pPr>
      <w:r>
        <w:t xml:space="preserve">Keep with you some important </w:t>
      </w:r>
      <w:r w:rsidRPr="00C10D39">
        <w:t xml:space="preserve">spare parts </w:t>
      </w:r>
      <w:r>
        <w:t xml:space="preserve">(for example nozzles) </w:t>
      </w:r>
      <w:r w:rsidRPr="00C10D39">
        <w:t xml:space="preserve">and </w:t>
      </w:r>
      <w:r>
        <w:t xml:space="preserve">other </w:t>
      </w:r>
      <w:r w:rsidRPr="00C10D39">
        <w:t xml:space="preserve">tools to </w:t>
      </w:r>
      <w:r w:rsidRPr="00FE30E2">
        <w:t xml:space="preserve">to overcome some of the </w:t>
      </w:r>
      <w:r>
        <w:t>troubles</w:t>
      </w:r>
      <w:r w:rsidRPr="00C10D39">
        <w:t xml:space="preserve"> quickly </w:t>
      </w:r>
      <w:r>
        <w:t>during spraying</w:t>
      </w:r>
      <w:r w:rsidRPr="00C10D39">
        <w:t>.</w:t>
      </w:r>
    </w:p>
    <w:p w14:paraId="00333A20" w14:textId="77777777" w:rsidR="002F0B96" w:rsidRDefault="002F0B96" w:rsidP="002F0B96">
      <w:pPr>
        <w:pStyle w:val="ListeParagraf"/>
        <w:numPr>
          <w:ilvl w:val="0"/>
          <w:numId w:val="30"/>
        </w:numPr>
        <w:spacing w:before="120" w:after="120" w:line="276" w:lineRule="auto"/>
        <w:contextualSpacing/>
      </w:pPr>
      <w:r w:rsidRPr="00866B4F">
        <w:t>Comply with safety rules</w:t>
      </w:r>
      <w:r>
        <w:t xml:space="preserve">. </w:t>
      </w:r>
      <w:r w:rsidRPr="002A0F2A">
        <w:t xml:space="preserve">Wear coveralls, gloves, boots and possibly a face shield </w:t>
      </w:r>
      <w:r w:rsidRPr="00866B4F">
        <w:t xml:space="preserve">when doing </w:t>
      </w:r>
      <w:r>
        <w:t xml:space="preserve">calibration, </w:t>
      </w:r>
      <w:r w:rsidRPr="00866B4F">
        <w:t>the actual spraying and cleaning the equipment. Be well informed about the specific recommendations for a given pesticide, and follow the laws and regulations on pesticide application. Read the chemical and equipment instructions, and follow them.</w:t>
      </w:r>
    </w:p>
    <w:p w14:paraId="48499DD7" w14:textId="77777777" w:rsidR="002F0B96" w:rsidRPr="002A0F2A" w:rsidRDefault="002F0B96" w:rsidP="002F0B96">
      <w:r w:rsidRPr="002A0F2A">
        <w:lastRenderedPageBreak/>
        <w:t xml:space="preserve">The following factors </w:t>
      </w:r>
      <w:r>
        <w:t xml:space="preserve">also </w:t>
      </w:r>
      <w:r w:rsidRPr="002A0F2A">
        <w:t>need to be known to correctly adjust the machine.</w:t>
      </w:r>
    </w:p>
    <w:p w14:paraId="4B390E22" w14:textId="77777777" w:rsidR="002F0B96" w:rsidRPr="002A0F2A" w:rsidRDefault="002F0B96" w:rsidP="00223DC5">
      <w:pPr>
        <w:pStyle w:val="ListeParagraf"/>
        <w:numPr>
          <w:ilvl w:val="0"/>
          <w:numId w:val="18"/>
        </w:numPr>
        <w:spacing w:line="360" w:lineRule="auto"/>
        <w:ind w:left="1066" w:hanging="357"/>
        <w:contextualSpacing/>
      </w:pPr>
      <w:r w:rsidRPr="002A0F2A">
        <w:t>Pesticide dose (liter/ha in field or ml/100 l in orchards)</w:t>
      </w:r>
    </w:p>
    <w:p w14:paraId="66E00C16" w14:textId="77777777" w:rsidR="002F0B96" w:rsidRPr="002A0F2A" w:rsidRDefault="002F0B96" w:rsidP="00223DC5">
      <w:pPr>
        <w:pStyle w:val="ListeParagraf"/>
        <w:numPr>
          <w:ilvl w:val="0"/>
          <w:numId w:val="18"/>
        </w:numPr>
        <w:spacing w:line="360" w:lineRule="auto"/>
        <w:ind w:left="1066" w:hanging="357"/>
        <w:contextualSpacing/>
      </w:pPr>
      <w:r w:rsidRPr="002A0F2A">
        <w:t>Nozzle size</w:t>
      </w:r>
    </w:p>
    <w:p w14:paraId="3C3C8AC0" w14:textId="77777777" w:rsidR="002F0B96" w:rsidRPr="002A0F2A" w:rsidRDefault="002F0B96" w:rsidP="00223DC5">
      <w:pPr>
        <w:pStyle w:val="ListeParagraf"/>
        <w:numPr>
          <w:ilvl w:val="0"/>
          <w:numId w:val="18"/>
        </w:numPr>
        <w:spacing w:line="360" w:lineRule="auto"/>
        <w:ind w:left="1066" w:hanging="357"/>
        <w:contextualSpacing/>
      </w:pPr>
      <w:r w:rsidRPr="002A0F2A">
        <w:t>Nozzle rate (l/min)</w:t>
      </w:r>
    </w:p>
    <w:p w14:paraId="79A3AAA8" w14:textId="77777777" w:rsidR="002F0B96" w:rsidRPr="002A0F2A" w:rsidRDefault="002F0B96" w:rsidP="00223DC5">
      <w:pPr>
        <w:pStyle w:val="ListeParagraf"/>
        <w:numPr>
          <w:ilvl w:val="0"/>
          <w:numId w:val="18"/>
        </w:numPr>
        <w:spacing w:line="360" w:lineRule="auto"/>
        <w:ind w:left="1066" w:hanging="357"/>
        <w:contextualSpacing/>
      </w:pPr>
      <w:r w:rsidRPr="002A0F2A">
        <w:t>Sprayer application rate (l/ha)</w:t>
      </w:r>
    </w:p>
    <w:p w14:paraId="16D6F71B" w14:textId="77777777" w:rsidR="002F0B96" w:rsidRPr="002A0F2A" w:rsidRDefault="002F0B96" w:rsidP="00223DC5">
      <w:pPr>
        <w:pStyle w:val="ListeParagraf"/>
        <w:numPr>
          <w:ilvl w:val="0"/>
          <w:numId w:val="18"/>
        </w:numPr>
        <w:spacing w:line="360" w:lineRule="auto"/>
        <w:ind w:left="1066" w:hanging="357"/>
        <w:contextualSpacing/>
      </w:pPr>
      <w:r w:rsidRPr="002A0F2A">
        <w:t>Operation pressure (bar)</w:t>
      </w:r>
    </w:p>
    <w:p w14:paraId="4FD274E4" w14:textId="77777777" w:rsidR="002F0B96" w:rsidRPr="002A0F2A" w:rsidRDefault="002F0B96" w:rsidP="00223DC5">
      <w:pPr>
        <w:pStyle w:val="ListeParagraf"/>
        <w:numPr>
          <w:ilvl w:val="0"/>
          <w:numId w:val="18"/>
        </w:numPr>
        <w:spacing w:line="360" w:lineRule="auto"/>
        <w:ind w:left="1066" w:hanging="357"/>
        <w:contextualSpacing/>
      </w:pPr>
      <w:r w:rsidRPr="002A0F2A">
        <w:t>Travel speed (km/h)</w:t>
      </w:r>
    </w:p>
    <w:p w14:paraId="57DB1D80" w14:textId="77777777" w:rsidR="002F0B96" w:rsidRPr="002A0F2A" w:rsidRDefault="002F0B96" w:rsidP="002F0B96">
      <w:pPr>
        <w:pStyle w:val="Balk1"/>
        <w:keepNext/>
        <w:keepLines/>
        <w:spacing w:before="240" w:line="276" w:lineRule="auto"/>
        <w:jc w:val="both"/>
      </w:pPr>
      <w:bookmarkStart w:id="16" w:name="_Toc463961063"/>
      <w:bookmarkStart w:id="17" w:name="_Toc472511855"/>
      <w:bookmarkStart w:id="18" w:name="_Toc481649009"/>
      <w:r w:rsidRPr="002A0F2A">
        <w:t>Sprayers</w:t>
      </w:r>
      <w:bookmarkEnd w:id="16"/>
      <w:bookmarkEnd w:id="17"/>
      <w:bookmarkEnd w:id="18"/>
    </w:p>
    <w:p w14:paraId="3EC900E9" w14:textId="77777777" w:rsidR="002F0B96" w:rsidRDefault="002F0B96" w:rsidP="002F0B96"/>
    <w:p w14:paraId="0C07AD11" w14:textId="77777777" w:rsidR="002F0B96" w:rsidRPr="002A0F2A" w:rsidRDefault="002F0B96" w:rsidP="002F0B96">
      <w:r w:rsidRPr="002A0F2A">
        <w:t xml:space="preserve">A sprayer is an equipment that will spray a liquid free flowing chemicals for different applications. A sprayer used in this way will need to be able to be calibrated for the chemical that is being applied. The most important goal in the application of agricultural pesticides is to get uniform distribution of the chemicals throughout the crop foliage. </w:t>
      </w:r>
      <w:proofErr w:type="spellStart"/>
      <w:r w:rsidRPr="002A0F2A">
        <w:t>Underdosing</w:t>
      </w:r>
      <w:proofErr w:type="spellEnd"/>
      <w:r w:rsidRPr="002A0F2A">
        <w:t xml:space="preserve"> may not give the desired coverage and control needed. Overdosing is expensive as it wastes pesticide and increases pesticide residues on foods and environmental contamination.</w:t>
      </w:r>
    </w:p>
    <w:p w14:paraId="1D87186E" w14:textId="77777777" w:rsidR="002F0B96" w:rsidRPr="002A0F2A" w:rsidRDefault="002F0B96" w:rsidP="002F0B96">
      <w:r w:rsidRPr="002A0F2A">
        <w:t>There are a wide variety of sprayer type and designs that are currently in use around the world. They can be classified as follows.</w:t>
      </w:r>
    </w:p>
    <w:p w14:paraId="62C0F0BA" w14:textId="77777777" w:rsidR="002F0B96" w:rsidRPr="002A0F2A" w:rsidRDefault="002F0B96" w:rsidP="002F0B96">
      <w:pPr>
        <w:keepNext/>
      </w:pPr>
      <w:r w:rsidRPr="002A0F2A">
        <w:rPr>
          <w:noProof/>
          <w:lang w:val="en-GB" w:eastAsia="en-GB"/>
        </w:rPr>
        <w:drawing>
          <wp:inline distT="0" distB="0" distL="0" distR="0" wp14:anchorId="5D5DB4F9" wp14:editId="6EF4AF30">
            <wp:extent cx="5695949" cy="2857500"/>
            <wp:effectExtent l="19050" t="19050" r="19685" b="1905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983" t="-3944" r="-4284" b="-3608"/>
                    <a:stretch/>
                  </pic:blipFill>
                  <pic:spPr bwMode="auto">
                    <a:xfrm>
                      <a:off x="0" y="0"/>
                      <a:ext cx="5712134" cy="2865619"/>
                    </a:xfrm>
                    <a:prstGeom prst="rect">
                      <a:avLst/>
                    </a:prstGeom>
                    <a:noFill/>
                    <a:ln>
                      <a:solidFill>
                        <a:srgbClr val="A3C7E7"/>
                      </a:solidFill>
                    </a:ln>
                    <a:extLst>
                      <a:ext uri="{53640926-AAD7-44D8-BBD7-CCE9431645EC}">
                        <a14:shadowObscured xmlns:a14="http://schemas.microsoft.com/office/drawing/2010/main"/>
                      </a:ext>
                    </a:extLst>
                  </pic:spPr>
                </pic:pic>
              </a:graphicData>
            </a:graphic>
          </wp:inline>
        </w:drawing>
      </w:r>
    </w:p>
    <w:p w14:paraId="1EDFF553" w14:textId="77777777" w:rsidR="002F0B96" w:rsidRPr="002A0F2A" w:rsidRDefault="002F0B96" w:rsidP="002F0B96">
      <w:pPr>
        <w:pStyle w:val="ResimYazs"/>
        <w:jc w:val="center"/>
      </w:pPr>
      <w:r w:rsidRPr="002A0F2A">
        <w:t xml:space="preserve">Figure </w:t>
      </w:r>
      <w:r w:rsidRPr="002A0F2A">
        <w:fldChar w:fldCharType="begin"/>
      </w:r>
      <w:r w:rsidRPr="002A0F2A">
        <w:instrText xml:space="preserve"> SEQ Figure \* ARABIC </w:instrText>
      </w:r>
      <w:r w:rsidRPr="002A0F2A">
        <w:fldChar w:fldCharType="separate"/>
      </w:r>
      <w:r>
        <w:rPr>
          <w:noProof/>
        </w:rPr>
        <w:t>7</w:t>
      </w:r>
      <w:r w:rsidRPr="002A0F2A">
        <w:fldChar w:fldCharType="end"/>
      </w:r>
      <w:r w:rsidRPr="002A0F2A">
        <w:t>.Sprayer types.</w:t>
      </w:r>
    </w:p>
    <w:p w14:paraId="10D33E42" w14:textId="77777777" w:rsidR="002F0B96" w:rsidRPr="002A0F2A" w:rsidRDefault="002F0B96" w:rsidP="002F0B96">
      <w:r w:rsidRPr="002A0F2A">
        <w:lastRenderedPageBreak/>
        <w:t>The most widely used sprayer types are the hydraulic sprayers and air assist sprayers. There are many variations of these that fit particular crops or growing methods.</w:t>
      </w:r>
    </w:p>
    <w:p w14:paraId="130819EF" w14:textId="77777777" w:rsidR="002F0B96" w:rsidRPr="002A0F2A" w:rsidRDefault="002F0B96" w:rsidP="002F0B96">
      <w:pPr>
        <w:pStyle w:val="Balk2"/>
        <w:keepLines/>
        <w:spacing w:before="40" w:line="276" w:lineRule="auto"/>
        <w:ind w:left="576" w:hanging="576"/>
        <w:jc w:val="left"/>
      </w:pPr>
      <w:bookmarkStart w:id="19" w:name="_Toc463961064"/>
      <w:bookmarkStart w:id="20" w:name="_Toc472511856"/>
      <w:bookmarkStart w:id="21" w:name="_Toc481649010"/>
      <w:r w:rsidRPr="002A0F2A">
        <w:t>Sprayer Components</w:t>
      </w:r>
      <w:bookmarkEnd w:id="19"/>
      <w:bookmarkEnd w:id="20"/>
      <w:bookmarkEnd w:id="21"/>
    </w:p>
    <w:p w14:paraId="38D7A2E4" w14:textId="77777777" w:rsidR="002F0B96" w:rsidRPr="002A0F2A" w:rsidRDefault="002F0B96" w:rsidP="002F0B96">
      <w:r w:rsidRPr="002A0F2A">
        <w:t>Important components of a sprayer can be listed as follows:</w:t>
      </w:r>
    </w:p>
    <w:p w14:paraId="4390E017" w14:textId="77777777" w:rsidR="002F0B96" w:rsidRPr="002A0F2A" w:rsidRDefault="002F0B96" w:rsidP="00223DC5">
      <w:pPr>
        <w:pStyle w:val="ListeParagraf"/>
        <w:numPr>
          <w:ilvl w:val="0"/>
          <w:numId w:val="25"/>
        </w:numPr>
        <w:spacing w:line="360" w:lineRule="auto"/>
        <w:ind w:left="1066" w:hanging="357"/>
        <w:contextualSpacing/>
      </w:pPr>
      <w:r w:rsidRPr="002A0F2A">
        <w:t>Tank</w:t>
      </w:r>
    </w:p>
    <w:p w14:paraId="27F1B556" w14:textId="77777777" w:rsidR="002F0B96" w:rsidRPr="002A0F2A" w:rsidRDefault="002F0B96" w:rsidP="00223DC5">
      <w:pPr>
        <w:pStyle w:val="ListeParagraf"/>
        <w:numPr>
          <w:ilvl w:val="0"/>
          <w:numId w:val="25"/>
        </w:numPr>
        <w:spacing w:line="360" w:lineRule="auto"/>
        <w:ind w:left="1066" w:hanging="357"/>
        <w:contextualSpacing/>
      </w:pPr>
      <w:r w:rsidRPr="002A0F2A">
        <w:t>Agitator</w:t>
      </w:r>
    </w:p>
    <w:p w14:paraId="7EC67C0E" w14:textId="77777777" w:rsidR="002F0B96" w:rsidRPr="002A0F2A" w:rsidRDefault="002F0B96" w:rsidP="00223DC5">
      <w:pPr>
        <w:pStyle w:val="ListeParagraf"/>
        <w:numPr>
          <w:ilvl w:val="0"/>
          <w:numId w:val="25"/>
        </w:numPr>
        <w:spacing w:line="360" w:lineRule="auto"/>
        <w:ind w:left="1066" w:hanging="357"/>
        <w:contextualSpacing/>
      </w:pPr>
      <w:r w:rsidRPr="002A0F2A">
        <w:t>Pump</w:t>
      </w:r>
    </w:p>
    <w:p w14:paraId="1F9220CB" w14:textId="77777777" w:rsidR="002F0B96" w:rsidRPr="002A0F2A" w:rsidRDefault="002F0B96" w:rsidP="00223DC5">
      <w:pPr>
        <w:pStyle w:val="ListeParagraf"/>
        <w:numPr>
          <w:ilvl w:val="0"/>
          <w:numId w:val="25"/>
        </w:numPr>
        <w:spacing w:line="360" w:lineRule="auto"/>
        <w:ind w:left="1066" w:hanging="357"/>
        <w:contextualSpacing/>
      </w:pPr>
      <w:r w:rsidRPr="002A0F2A">
        <w:t>Filters and valves</w:t>
      </w:r>
    </w:p>
    <w:p w14:paraId="4400E164" w14:textId="77777777" w:rsidR="002F0B96" w:rsidRPr="002A0F2A" w:rsidRDefault="002F0B96" w:rsidP="00223DC5">
      <w:pPr>
        <w:pStyle w:val="ListeParagraf"/>
        <w:numPr>
          <w:ilvl w:val="0"/>
          <w:numId w:val="25"/>
        </w:numPr>
        <w:spacing w:line="360" w:lineRule="auto"/>
        <w:ind w:left="1066" w:hanging="357"/>
        <w:contextualSpacing/>
      </w:pPr>
      <w:r w:rsidRPr="002A0F2A">
        <w:t xml:space="preserve">Booms, boom hoses </w:t>
      </w:r>
    </w:p>
    <w:p w14:paraId="70D38467" w14:textId="77777777" w:rsidR="002F0B96" w:rsidRPr="002A0F2A" w:rsidRDefault="002F0B96" w:rsidP="00223DC5">
      <w:pPr>
        <w:pStyle w:val="ListeParagraf"/>
        <w:numPr>
          <w:ilvl w:val="0"/>
          <w:numId w:val="25"/>
        </w:numPr>
        <w:spacing w:line="360" w:lineRule="auto"/>
        <w:ind w:left="1066" w:hanging="357"/>
        <w:contextualSpacing/>
      </w:pPr>
      <w:r w:rsidRPr="002A0F2A">
        <w:t>Nozzles</w:t>
      </w:r>
    </w:p>
    <w:p w14:paraId="7D8B63C4" w14:textId="77777777" w:rsidR="002F0B96" w:rsidRPr="002A0F2A" w:rsidRDefault="002F0B96" w:rsidP="00223DC5">
      <w:pPr>
        <w:pStyle w:val="ListeParagraf"/>
        <w:numPr>
          <w:ilvl w:val="0"/>
          <w:numId w:val="25"/>
        </w:numPr>
        <w:spacing w:line="360" w:lineRule="auto"/>
        <w:ind w:left="1066" w:hanging="357"/>
        <w:contextualSpacing/>
      </w:pPr>
      <w:r w:rsidRPr="002A0F2A">
        <w:t xml:space="preserve">Air </w:t>
      </w:r>
      <w:r>
        <w:t>chamber</w:t>
      </w:r>
      <w:r w:rsidRPr="002A0F2A">
        <w:t xml:space="preserve">, </w:t>
      </w:r>
    </w:p>
    <w:p w14:paraId="677F5C3F" w14:textId="77777777" w:rsidR="002F0B96" w:rsidRPr="002A0F2A" w:rsidRDefault="002F0B96" w:rsidP="00223DC5">
      <w:pPr>
        <w:pStyle w:val="ListeParagraf"/>
        <w:numPr>
          <w:ilvl w:val="0"/>
          <w:numId w:val="25"/>
        </w:numPr>
        <w:spacing w:line="360" w:lineRule="auto"/>
        <w:ind w:left="1066" w:hanging="357"/>
        <w:contextualSpacing/>
      </w:pPr>
      <w:r w:rsidRPr="002A0F2A">
        <w:t>Pressure regulator and monometer</w:t>
      </w:r>
    </w:p>
    <w:p w14:paraId="1C02DB71" w14:textId="77777777" w:rsidR="002F0B96" w:rsidRDefault="002F0B96" w:rsidP="00223DC5">
      <w:pPr>
        <w:pStyle w:val="ListeParagraf"/>
        <w:numPr>
          <w:ilvl w:val="0"/>
          <w:numId w:val="25"/>
        </w:numPr>
        <w:spacing w:line="360" w:lineRule="auto"/>
        <w:ind w:left="1066" w:hanging="357"/>
        <w:contextualSpacing/>
      </w:pPr>
      <w:r w:rsidRPr="002A0F2A">
        <w:t>Control equipments</w:t>
      </w:r>
    </w:p>
    <w:p w14:paraId="34A94FE0" w14:textId="77777777" w:rsidR="002F0B96" w:rsidRDefault="002F0B96" w:rsidP="002F0B96">
      <w:pPr>
        <w:spacing w:before="240"/>
      </w:pPr>
      <w:r w:rsidRPr="002F0B96">
        <w:rPr>
          <w:i/>
        </w:rPr>
        <w:t>Pump</w:t>
      </w:r>
      <w:r>
        <w:t>: In the hydraulic sprayer, a pump supplies energy that carries spray material to the target and maintain pressure. Water is the carrier and the pump creates the pressure at 2 atm-80 atm. Nozzles on the boom or handheld gun break the spray into small droplets and direct it to the foliage.</w:t>
      </w:r>
    </w:p>
    <w:p w14:paraId="5E6A0556" w14:textId="77777777" w:rsidR="002F0B96" w:rsidRDefault="002F0B96" w:rsidP="002F0B96">
      <w:r w:rsidRPr="002F0B96">
        <w:rPr>
          <w:i/>
        </w:rPr>
        <w:t>Tank</w:t>
      </w:r>
      <w:r>
        <w:t>: Sprayer tank must be corrosion resistant</w:t>
      </w:r>
    </w:p>
    <w:p w14:paraId="245BA097" w14:textId="77777777" w:rsidR="002F0B96" w:rsidRDefault="002F0B96" w:rsidP="002F0B96">
      <w:r w:rsidRPr="002F0B96">
        <w:rPr>
          <w:i/>
        </w:rPr>
        <w:t>Agitators</w:t>
      </w:r>
      <w:r>
        <w:t>: They are necessary for some formulations to keep material in suspension. They provides continuous mixing of pesticide and carrier.</w:t>
      </w:r>
    </w:p>
    <w:p w14:paraId="6A2C8D5B" w14:textId="77777777" w:rsidR="002F0B96" w:rsidRPr="002A0F2A" w:rsidRDefault="002F0B96" w:rsidP="002F0B96">
      <w:r w:rsidRPr="003832BF">
        <w:rPr>
          <w:i/>
        </w:rPr>
        <w:t>Monometers</w:t>
      </w:r>
      <w:r w:rsidRPr="002A0F2A">
        <w:t>: Pressure gauges used must be accurate and span the pressure range needed for the work.</w:t>
      </w:r>
    </w:p>
    <w:p w14:paraId="4A37C75B" w14:textId="77777777" w:rsidR="002F0B96" w:rsidRPr="002A0F2A" w:rsidRDefault="002F0B96" w:rsidP="002F0B96">
      <w:r w:rsidRPr="003832BF">
        <w:rPr>
          <w:i/>
        </w:rPr>
        <w:t>Nozzles</w:t>
      </w:r>
      <w:r w:rsidRPr="002A0F2A">
        <w:t>: Nozzles break the liquid into droplets and disperse the spray in a desirable pattern.</w:t>
      </w:r>
    </w:p>
    <w:p w14:paraId="58E7CC18" w14:textId="77777777" w:rsidR="002F0B96" w:rsidRPr="002A0F2A" w:rsidRDefault="002F0B96" w:rsidP="002F0B96">
      <w:r w:rsidRPr="003832BF">
        <w:rPr>
          <w:i/>
        </w:rPr>
        <w:t>Boom</w:t>
      </w:r>
      <w:r w:rsidRPr="002A0F2A">
        <w:t xml:space="preserve"> </w:t>
      </w:r>
      <w:r w:rsidRPr="003832BF">
        <w:rPr>
          <w:i/>
        </w:rPr>
        <w:t>hoses</w:t>
      </w:r>
      <w:r w:rsidRPr="002A0F2A">
        <w:t>: They need to be solvent resistant.</w:t>
      </w:r>
    </w:p>
    <w:p w14:paraId="4F8D8CFC" w14:textId="77777777" w:rsidR="002F0B96" w:rsidRPr="002A0F2A" w:rsidRDefault="002F0B96" w:rsidP="002F0B96">
      <w:r w:rsidRPr="003832BF">
        <w:rPr>
          <w:i/>
        </w:rPr>
        <w:t>Regulator</w:t>
      </w:r>
      <w:r w:rsidRPr="002A0F2A">
        <w:t>: It helps in adjusting the spray working pressure.</w:t>
      </w:r>
    </w:p>
    <w:p w14:paraId="04667857" w14:textId="77777777" w:rsidR="002F0B96" w:rsidRPr="002A0F2A" w:rsidRDefault="002F0B96" w:rsidP="002F0B96">
      <w:r w:rsidRPr="003832BF">
        <w:rPr>
          <w:i/>
        </w:rPr>
        <w:t>Air</w:t>
      </w:r>
      <w:r w:rsidRPr="002A0F2A">
        <w:t xml:space="preserve"> </w:t>
      </w:r>
      <w:r w:rsidRPr="003832BF">
        <w:rPr>
          <w:i/>
        </w:rPr>
        <w:t>chamber</w:t>
      </w:r>
      <w:r w:rsidRPr="002A0F2A">
        <w:t xml:space="preserve">: It controls pulsation of fluid when piston pump is used </w:t>
      </w:r>
    </w:p>
    <w:p w14:paraId="69EB2822" w14:textId="77777777" w:rsidR="002F0B96" w:rsidRPr="002A0F2A" w:rsidRDefault="002F0B96" w:rsidP="002F0B96">
      <w:pPr>
        <w:keepNext/>
        <w:jc w:val="center"/>
      </w:pPr>
      <w:r w:rsidRPr="002A0F2A">
        <w:rPr>
          <w:noProof/>
          <w:lang w:val="en-GB" w:eastAsia="en-GB"/>
        </w:rPr>
        <w:lastRenderedPageBreak/>
        <w:drawing>
          <wp:inline distT="0" distB="0" distL="0" distR="0" wp14:anchorId="3BF1B282" wp14:editId="4259F89F">
            <wp:extent cx="4340225" cy="3076254"/>
            <wp:effectExtent l="0" t="0" r="0" b="0"/>
            <wp:docPr id="121" name="Resi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40225" cy="3076254"/>
                    </a:xfrm>
                    <a:prstGeom prst="rect">
                      <a:avLst/>
                    </a:prstGeom>
                    <a:noFill/>
                  </pic:spPr>
                </pic:pic>
              </a:graphicData>
            </a:graphic>
          </wp:inline>
        </w:drawing>
      </w:r>
    </w:p>
    <w:p w14:paraId="7D6F8FB1" w14:textId="77777777" w:rsidR="002F0B96" w:rsidRDefault="002F0B96" w:rsidP="002F0B96">
      <w:pPr>
        <w:pStyle w:val="ResimYazs"/>
        <w:jc w:val="center"/>
      </w:pPr>
      <w:r w:rsidRPr="002A0F2A">
        <w:t xml:space="preserve">Figure </w:t>
      </w:r>
      <w:r w:rsidRPr="002A0F2A">
        <w:fldChar w:fldCharType="begin"/>
      </w:r>
      <w:r w:rsidRPr="002A0F2A">
        <w:instrText xml:space="preserve"> SEQ Figure \* ARABIC </w:instrText>
      </w:r>
      <w:r w:rsidRPr="002A0F2A">
        <w:fldChar w:fldCharType="separate"/>
      </w:r>
      <w:r>
        <w:rPr>
          <w:noProof/>
        </w:rPr>
        <w:t>8</w:t>
      </w:r>
      <w:r w:rsidRPr="002A0F2A">
        <w:fldChar w:fldCharType="end"/>
      </w:r>
      <w:r w:rsidRPr="002A0F2A">
        <w:t>. Components of a field sprayer</w:t>
      </w:r>
    </w:p>
    <w:p w14:paraId="3BE8765B" w14:textId="77777777" w:rsidR="002F0B96" w:rsidRPr="00710512" w:rsidRDefault="002F0B96" w:rsidP="002F0B96"/>
    <w:p w14:paraId="6011610A" w14:textId="77777777" w:rsidR="002F0B96" w:rsidRDefault="002F0B96" w:rsidP="002F0B96">
      <w:pPr>
        <w:keepNext/>
        <w:jc w:val="center"/>
      </w:pPr>
      <w:r>
        <w:rPr>
          <w:noProof/>
          <w:lang w:val="en-GB" w:eastAsia="en-GB"/>
        </w:rPr>
        <w:drawing>
          <wp:inline distT="0" distB="0" distL="0" distR="0" wp14:anchorId="10A3CBF9" wp14:editId="76D4CB9F">
            <wp:extent cx="4577080" cy="2129266"/>
            <wp:effectExtent l="0" t="0" r="0" b="4445"/>
            <wp:docPr id="1226851" name="Resim 1226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05665" cy="2142564"/>
                    </a:xfrm>
                    <a:prstGeom prst="rect">
                      <a:avLst/>
                    </a:prstGeom>
                    <a:noFill/>
                  </pic:spPr>
                </pic:pic>
              </a:graphicData>
            </a:graphic>
          </wp:inline>
        </w:drawing>
      </w:r>
    </w:p>
    <w:p w14:paraId="15C4B0A0" w14:textId="77777777" w:rsidR="002F0B96" w:rsidRPr="00710512" w:rsidRDefault="002F0B96" w:rsidP="002F0B96">
      <w:pPr>
        <w:pStyle w:val="ResimYazs"/>
        <w:jc w:val="center"/>
      </w:pPr>
      <w:r>
        <w:t xml:space="preserve">Figure </w:t>
      </w:r>
      <w:r>
        <w:fldChar w:fldCharType="begin"/>
      </w:r>
      <w:r>
        <w:instrText xml:space="preserve"> SEQ Figure \* ARABIC </w:instrText>
      </w:r>
      <w:r>
        <w:fldChar w:fldCharType="separate"/>
      </w:r>
      <w:r>
        <w:rPr>
          <w:noProof/>
        </w:rPr>
        <w:t>9</w:t>
      </w:r>
      <w:r>
        <w:fldChar w:fldCharType="end"/>
      </w:r>
      <w:r>
        <w:t>.</w:t>
      </w:r>
      <w:r w:rsidRPr="00710512">
        <w:t xml:space="preserve"> </w:t>
      </w:r>
      <w:r>
        <w:t>Components of an air assist orchard sprayer</w:t>
      </w:r>
    </w:p>
    <w:p w14:paraId="35B8A47F" w14:textId="77777777" w:rsidR="002F0B96" w:rsidRPr="002A0F2A" w:rsidRDefault="002F0B96" w:rsidP="002F0B96">
      <w:pPr>
        <w:pStyle w:val="Balk2"/>
        <w:keepLines/>
        <w:spacing w:before="40" w:line="276" w:lineRule="auto"/>
        <w:ind w:left="576" w:hanging="576"/>
        <w:jc w:val="left"/>
      </w:pPr>
      <w:bookmarkStart w:id="22" w:name="_Toc463961065"/>
      <w:bookmarkStart w:id="23" w:name="_Toc472511857"/>
      <w:bookmarkStart w:id="24" w:name="_Toc481649011"/>
      <w:r w:rsidRPr="002A0F2A">
        <w:t>Calibration and Operation</w:t>
      </w:r>
      <w:bookmarkEnd w:id="22"/>
      <w:bookmarkEnd w:id="23"/>
      <w:bookmarkEnd w:id="24"/>
      <w:r w:rsidRPr="002A0F2A">
        <w:t xml:space="preserve"> </w:t>
      </w:r>
    </w:p>
    <w:p w14:paraId="078B62B9" w14:textId="77777777" w:rsidR="002F0B96" w:rsidRPr="002A0F2A" w:rsidRDefault="002F0B96" w:rsidP="002F0B96">
      <w:pPr>
        <w:rPr>
          <w:lang w:eastAsia="tr-TR"/>
        </w:rPr>
      </w:pPr>
      <w:r w:rsidRPr="002A0F2A">
        <w:rPr>
          <w:lang w:eastAsia="tr-TR"/>
        </w:rPr>
        <w:t>Calibration is one of the most important aspects of spray application and however it remains neglected and misunderstood by most operators. Some reasons for not calibrating are:</w:t>
      </w:r>
    </w:p>
    <w:p w14:paraId="09570ABC" w14:textId="77777777" w:rsidR="002F0B96" w:rsidRPr="002A0F2A" w:rsidRDefault="002F0B96" w:rsidP="00223DC5">
      <w:pPr>
        <w:pStyle w:val="ListeParagraf"/>
        <w:numPr>
          <w:ilvl w:val="0"/>
          <w:numId w:val="26"/>
        </w:numPr>
        <w:spacing w:line="360" w:lineRule="auto"/>
        <w:ind w:left="1066" w:hanging="357"/>
        <w:contextualSpacing/>
        <w:rPr>
          <w:lang w:eastAsia="tr-TR"/>
        </w:rPr>
      </w:pPr>
      <w:r w:rsidRPr="002A0F2A">
        <w:rPr>
          <w:lang w:eastAsia="tr-TR"/>
        </w:rPr>
        <w:t>Complexity</w:t>
      </w:r>
    </w:p>
    <w:p w14:paraId="6B437243" w14:textId="77777777" w:rsidR="002F0B96" w:rsidRPr="002A0F2A" w:rsidRDefault="002F0B96" w:rsidP="00223DC5">
      <w:pPr>
        <w:pStyle w:val="ListeParagraf"/>
        <w:numPr>
          <w:ilvl w:val="0"/>
          <w:numId w:val="26"/>
        </w:numPr>
        <w:spacing w:line="360" w:lineRule="auto"/>
        <w:ind w:left="1066" w:hanging="357"/>
        <w:contextualSpacing/>
        <w:rPr>
          <w:lang w:eastAsia="tr-TR"/>
        </w:rPr>
      </w:pPr>
      <w:r w:rsidRPr="002A0F2A">
        <w:rPr>
          <w:lang w:eastAsia="tr-TR"/>
        </w:rPr>
        <w:t>Time spent for calibration</w:t>
      </w:r>
    </w:p>
    <w:p w14:paraId="15835560" w14:textId="77777777" w:rsidR="002F0B96" w:rsidRPr="002A0F2A" w:rsidRDefault="002F0B96" w:rsidP="00223DC5">
      <w:pPr>
        <w:pStyle w:val="ListeParagraf"/>
        <w:numPr>
          <w:ilvl w:val="0"/>
          <w:numId w:val="26"/>
        </w:numPr>
        <w:spacing w:line="360" w:lineRule="auto"/>
        <w:ind w:left="1066" w:hanging="357"/>
        <w:contextualSpacing/>
      </w:pPr>
      <w:r w:rsidRPr="002A0F2A">
        <w:rPr>
          <w:lang w:eastAsia="tr-TR"/>
        </w:rPr>
        <w:t>Lack of knowledge</w:t>
      </w:r>
    </w:p>
    <w:p w14:paraId="6A6F000A" w14:textId="77777777" w:rsidR="002F0B96" w:rsidRPr="002A0F2A" w:rsidRDefault="002F0B96" w:rsidP="00223DC5">
      <w:pPr>
        <w:pStyle w:val="ListeParagraf"/>
        <w:numPr>
          <w:ilvl w:val="0"/>
          <w:numId w:val="26"/>
        </w:numPr>
        <w:spacing w:line="360" w:lineRule="auto"/>
        <w:ind w:left="1066" w:hanging="357"/>
        <w:contextualSpacing/>
      </w:pPr>
      <w:r w:rsidRPr="002A0F2A">
        <w:t>Considering unimportant</w:t>
      </w:r>
    </w:p>
    <w:p w14:paraId="3F617A5E" w14:textId="77777777" w:rsidR="002F0B96" w:rsidRPr="002A0F2A" w:rsidRDefault="002F0B96" w:rsidP="002F0B96">
      <w:r w:rsidRPr="002A0F2A">
        <w:lastRenderedPageBreak/>
        <w:t>Calibration; (</w:t>
      </w:r>
      <w:proofErr w:type="spellStart"/>
      <w:r w:rsidRPr="002A0F2A">
        <w:t>i</w:t>
      </w:r>
      <w:proofErr w:type="spellEnd"/>
      <w:r w:rsidRPr="002A0F2A">
        <w:t>) confirms that the sprayer application rate is accurate, (ii) guarantees that the correct pesticide dose is applied, (iii) decreases pesticides consumption and environmental impact, (iv) approves that each nozzle is delivering the desired output.</w:t>
      </w:r>
    </w:p>
    <w:p w14:paraId="19A02FDC" w14:textId="77777777" w:rsidR="002F0B96" w:rsidRPr="002A0F2A" w:rsidRDefault="002F0B96" w:rsidP="002F0B96">
      <w:r w:rsidRPr="002A0F2A">
        <w:t>Before selecting the sprayer to use, the label and the IPM guidelines for the particular pesticide that will be applied should be checked. These give the recommended application rate, the type of equipment best suited for the application, the style of nozzle and other information for best results. Based on the type of crop and its size, select the sprayer that will give a good balance between droplet size and coverage.</w:t>
      </w:r>
    </w:p>
    <w:p w14:paraId="3158B7E1" w14:textId="77777777" w:rsidR="002F0B96" w:rsidRPr="002A0F2A" w:rsidRDefault="002F0B96" w:rsidP="002F0B96">
      <w:r w:rsidRPr="002A0F2A">
        <w:t>When making a tank mix, both the dosage and water requirement need to be considered. The dosage, the amount of chemical that should be applied to a given area, is listed on the label. The amount of water needed to cover the growing area depends on the type of equipment used. Suggested application rate on the pesticide label should be considered for calculations. If there is no any suggestion, a rate of 100 liter per 100 hectares can be used with hydraulic field sprayers. For horticulture, most chemical labels state the amount of pesticide to be diluted in 100 liter of water and not the amount of spray concentrate that is to be applied to a given area. In this case you need to calculate the application rate as liter per tree.</w:t>
      </w:r>
    </w:p>
    <w:p w14:paraId="33930BFB" w14:textId="77777777" w:rsidR="002F0B96" w:rsidRPr="002A0F2A" w:rsidRDefault="002F0B96" w:rsidP="002F0B96">
      <w:pPr>
        <w:pStyle w:val="Balk3"/>
        <w:keepNext/>
        <w:keepLines/>
        <w:spacing w:before="40" w:line="276" w:lineRule="auto"/>
        <w:ind w:left="720"/>
      </w:pPr>
      <w:bookmarkStart w:id="25" w:name="_Toc463961066"/>
      <w:bookmarkStart w:id="26" w:name="_Toc472511858"/>
      <w:bookmarkStart w:id="27" w:name="_Toc481649012"/>
      <w:r w:rsidRPr="002A0F2A">
        <w:t>Terminology</w:t>
      </w:r>
      <w:bookmarkEnd w:id="25"/>
      <w:bookmarkEnd w:id="26"/>
      <w:bookmarkEnd w:id="27"/>
    </w:p>
    <w:p w14:paraId="2B3F5C79" w14:textId="77777777" w:rsidR="002F0B96" w:rsidRPr="002A0F2A" w:rsidRDefault="002F0B96" w:rsidP="002F0B96">
      <w:r w:rsidRPr="002A0F2A">
        <w:t>"Application rate" describes the total amount of material that is delivered by the sprayer to the treatment area (e.g., 100 l/ha). This includes the formulated product as it is supplied from the manufacturer and the carrier used to make up the total spray mixture.</w:t>
      </w:r>
    </w:p>
    <w:p w14:paraId="38CB61F4" w14:textId="7A76DF17" w:rsidR="002F0B96" w:rsidRPr="002A0F2A" w:rsidRDefault="002F0B96" w:rsidP="002F0B96">
      <w:r w:rsidRPr="002A0F2A">
        <w:t xml:space="preserve">"Pesticides </w:t>
      </w:r>
      <w:r w:rsidR="003140AF" w:rsidRPr="002A0F2A">
        <w:t>dose”</w:t>
      </w:r>
      <w:r w:rsidRPr="002A0F2A">
        <w:t xml:space="preserve"> describes the label-recommended amount of formulated pesticide product, as it is supplied by the manufacturer, placed on the treatment area (e.g., 1000 mg /ha).</w:t>
      </w:r>
    </w:p>
    <w:p w14:paraId="6D7998DE" w14:textId="01594D01" w:rsidR="002F0B96" w:rsidRPr="002A0F2A" w:rsidRDefault="003140AF" w:rsidP="002F0B96">
      <w:r>
        <w:t>“</w:t>
      </w:r>
      <w:r w:rsidR="002F0B96" w:rsidRPr="002A0F2A">
        <w:t>Nozzle rate</w:t>
      </w:r>
      <w:r>
        <w:t>”</w:t>
      </w:r>
      <w:r w:rsidR="002F0B96" w:rsidRPr="002A0F2A">
        <w:t xml:space="preserve"> describes the amount of spray mixture that is sprayed by a nozzle in a given time (e.g., 2 liters/min.)</w:t>
      </w:r>
    </w:p>
    <w:p w14:paraId="6CEA6492" w14:textId="34AC72C7" w:rsidR="002F0B96" w:rsidRPr="002A0F2A" w:rsidRDefault="002F0B96" w:rsidP="002F0B96">
      <w:pPr>
        <w:pStyle w:val="Balk3"/>
        <w:keepNext/>
        <w:keepLines/>
        <w:spacing w:before="40" w:line="276" w:lineRule="auto"/>
        <w:ind w:left="720"/>
      </w:pPr>
      <w:bookmarkStart w:id="28" w:name="_Toc463961067"/>
      <w:bookmarkStart w:id="29" w:name="_Toc472511859"/>
      <w:bookmarkStart w:id="30" w:name="_Toc481649013"/>
      <w:r w:rsidRPr="002A0F2A">
        <w:lastRenderedPageBreak/>
        <w:t>Calibration Time</w:t>
      </w:r>
      <w:bookmarkEnd w:id="28"/>
      <w:bookmarkEnd w:id="29"/>
      <w:bookmarkEnd w:id="30"/>
    </w:p>
    <w:p w14:paraId="772132D7" w14:textId="56BC0413" w:rsidR="002F0B96" w:rsidRPr="002A0F2A" w:rsidRDefault="00687CB2" w:rsidP="002F0B96">
      <w:r w:rsidRPr="002A0F2A">
        <w:rPr>
          <w:noProof/>
          <w:lang w:val="en-GB" w:eastAsia="en-GB"/>
        </w:rPr>
        <mc:AlternateContent>
          <mc:Choice Requires="wpg">
            <w:drawing>
              <wp:anchor distT="0" distB="0" distL="114300" distR="114300" simplePos="0" relativeHeight="251706368" behindDoc="0" locked="0" layoutInCell="1" allowOverlap="1" wp14:anchorId="5C948D7E" wp14:editId="5D766A8B">
                <wp:simplePos x="0" y="0"/>
                <wp:positionH relativeFrom="column">
                  <wp:posOffset>3086100</wp:posOffset>
                </wp:positionH>
                <wp:positionV relativeFrom="paragraph">
                  <wp:posOffset>821690</wp:posOffset>
                </wp:positionV>
                <wp:extent cx="2696210" cy="1628775"/>
                <wp:effectExtent l="0" t="0" r="8890" b="9525"/>
                <wp:wrapSquare wrapText="bothSides"/>
                <wp:docPr id="24" name="Grup 7"/>
                <wp:cNvGraphicFramePr/>
                <a:graphic xmlns:a="http://schemas.openxmlformats.org/drawingml/2006/main">
                  <a:graphicData uri="http://schemas.microsoft.com/office/word/2010/wordprocessingGroup">
                    <wpg:wgp>
                      <wpg:cNvGrpSpPr/>
                      <wpg:grpSpPr>
                        <a:xfrm>
                          <a:off x="0" y="0"/>
                          <a:ext cx="2696210" cy="1628775"/>
                          <a:chOff x="0" y="0"/>
                          <a:chExt cx="6953930" cy="4001861"/>
                        </a:xfrm>
                      </wpg:grpSpPr>
                      <wpg:grpSp>
                        <wpg:cNvPr id="25" name="Grup 25"/>
                        <wpg:cNvGrpSpPr/>
                        <wpg:grpSpPr>
                          <a:xfrm>
                            <a:off x="0" y="0"/>
                            <a:ext cx="6953930" cy="4001861"/>
                            <a:chOff x="0" y="0"/>
                            <a:chExt cx="6953930" cy="4001861"/>
                          </a:xfrm>
                        </wpg:grpSpPr>
                        <pic:pic xmlns:pic="http://schemas.openxmlformats.org/drawingml/2006/picture">
                          <pic:nvPicPr>
                            <pic:cNvPr id="26" name="Resim 26" descr="C:\Users\Fatih\Desktop\autumn-clipart-01.jpg"/>
                            <pic:cNvPicPr/>
                          </pic:nvPicPr>
                          <pic:blipFill rotWithShape="1">
                            <a:blip r:embed="rId30">
                              <a:extLst>
                                <a:ext uri="{28A0092B-C50C-407E-A947-70E740481C1C}">
                                  <a14:useLocalDpi xmlns:a14="http://schemas.microsoft.com/office/drawing/2010/main" val="0"/>
                                </a:ext>
                              </a:extLst>
                            </a:blip>
                            <a:srcRect l="1957" t="2193" r="1466" b="3948"/>
                            <a:stretch/>
                          </pic:blipFill>
                          <pic:spPr bwMode="auto">
                            <a:xfrm>
                              <a:off x="0" y="0"/>
                              <a:ext cx="6953930" cy="4001861"/>
                            </a:xfrm>
                            <a:prstGeom prst="rect">
                              <a:avLst/>
                            </a:prstGeom>
                            <a:noFill/>
                            <a:ln>
                              <a:noFill/>
                            </a:ln>
                            <a:extLst>
                              <a:ext uri="{53640926-AAD7-44D8-BBD7-CCE9431645EC}">
                                <a14:shadowObscured xmlns:a14="http://schemas.microsoft.com/office/drawing/2010/main"/>
                              </a:ext>
                            </a:extLst>
                          </pic:spPr>
                        </pic:pic>
                        <wps:wsp>
                          <wps:cNvPr id="27" name="Serbest Form 27"/>
                          <wps:cNvSpPr/>
                          <wps:spPr>
                            <a:xfrm>
                              <a:off x="2373086" y="1302205"/>
                              <a:ext cx="1567542" cy="1099457"/>
                            </a:xfrm>
                            <a:custGeom>
                              <a:avLst/>
                              <a:gdLst>
                                <a:gd name="connsiteX0" fmla="*/ 65314 w 1567542"/>
                                <a:gd name="connsiteY0" fmla="*/ 370114 h 1099457"/>
                                <a:gd name="connsiteX1" fmla="*/ 65314 w 1567542"/>
                                <a:gd name="connsiteY1" fmla="*/ 370114 h 1099457"/>
                                <a:gd name="connsiteX2" fmla="*/ 217714 w 1567542"/>
                                <a:gd name="connsiteY2" fmla="*/ 228600 h 1099457"/>
                                <a:gd name="connsiteX3" fmla="*/ 250371 w 1567542"/>
                                <a:gd name="connsiteY3" fmla="*/ 217714 h 1099457"/>
                                <a:gd name="connsiteX4" fmla="*/ 326571 w 1567542"/>
                                <a:gd name="connsiteY4" fmla="*/ 163286 h 1099457"/>
                                <a:gd name="connsiteX5" fmla="*/ 348342 w 1567542"/>
                                <a:gd name="connsiteY5" fmla="*/ 141514 h 1099457"/>
                                <a:gd name="connsiteX6" fmla="*/ 381000 w 1567542"/>
                                <a:gd name="connsiteY6" fmla="*/ 130628 h 1099457"/>
                                <a:gd name="connsiteX7" fmla="*/ 413657 w 1567542"/>
                                <a:gd name="connsiteY7" fmla="*/ 108857 h 1099457"/>
                                <a:gd name="connsiteX8" fmla="*/ 478971 w 1567542"/>
                                <a:gd name="connsiteY8" fmla="*/ 87086 h 1099457"/>
                                <a:gd name="connsiteX9" fmla="*/ 566057 w 1567542"/>
                                <a:gd name="connsiteY9" fmla="*/ 43543 h 1099457"/>
                                <a:gd name="connsiteX10" fmla="*/ 642257 w 1567542"/>
                                <a:gd name="connsiteY10" fmla="*/ 0 h 1099457"/>
                                <a:gd name="connsiteX11" fmla="*/ 947057 w 1567542"/>
                                <a:gd name="connsiteY11" fmla="*/ 10886 h 1099457"/>
                                <a:gd name="connsiteX12" fmla="*/ 1023257 w 1567542"/>
                                <a:gd name="connsiteY12" fmla="*/ 32657 h 1099457"/>
                                <a:gd name="connsiteX13" fmla="*/ 1143000 w 1567542"/>
                                <a:gd name="connsiteY13" fmla="*/ 54428 h 1099457"/>
                                <a:gd name="connsiteX14" fmla="*/ 1175657 w 1567542"/>
                                <a:gd name="connsiteY14" fmla="*/ 76200 h 1099457"/>
                                <a:gd name="connsiteX15" fmla="*/ 1284514 w 1567542"/>
                                <a:gd name="connsiteY15" fmla="*/ 87086 h 1099457"/>
                                <a:gd name="connsiteX16" fmla="*/ 1349828 w 1567542"/>
                                <a:gd name="connsiteY16" fmla="*/ 97971 h 1099457"/>
                                <a:gd name="connsiteX17" fmla="*/ 1382485 w 1567542"/>
                                <a:gd name="connsiteY17" fmla="*/ 108857 h 1099457"/>
                                <a:gd name="connsiteX18" fmla="*/ 1393371 w 1567542"/>
                                <a:gd name="connsiteY18" fmla="*/ 141514 h 1099457"/>
                                <a:gd name="connsiteX19" fmla="*/ 1404257 w 1567542"/>
                                <a:gd name="connsiteY19" fmla="*/ 206828 h 1099457"/>
                                <a:gd name="connsiteX20" fmla="*/ 1426028 w 1567542"/>
                                <a:gd name="connsiteY20" fmla="*/ 228600 h 1099457"/>
                                <a:gd name="connsiteX21" fmla="*/ 1513114 w 1567542"/>
                                <a:gd name="connsiteY21" fmla="*/ 283028 h 1099457"/>
                                <a:gd name="connsiteX22" fmla="*/ 1534885 w 1567542"/>
                                <a:gd name="connsiteY22" fmla="*/ 304800 h 1099457"/>
                                <a:gd name="connsiteX23" fmla="*/ 1567542 w 1567542"/>
                                <a:gd name="connsiteY23" fmla="*/ 315686 h 1099457"/>
                                <a:gd name="connsiteX24" fmla="*/ 1545771 w 1567542"/>
                                <a:gd name="connsiteY24" fmla="*/ 391886 h 1099457"/>
                                <a:gd name="connsiteX25" fmla="*/ 1491342 w 1567542"/>
                                <a:gd name="connsiteY25" fmla="*/ 446314 h 1099457"/>
                                <a:gd name="connsiteX26" fmla="*/ 1469571 w 1567542"/>
                                <a:gd name="connsiteY26" fmla="*/ 468086 h 1099457"/>
                                <a:gd name="connsiteX27" fmla="*/ 1447800 w 1567542"/>
                                <a:gd name="connsiteY27" fmla="*/ 544286 h 1099457"/>
                                <a:gd name="connsiteX28" fmla="*/ 1436914 w 1567542"/>
                                <a:gd name="connsiteY28" fmla="*/ 598714 h 1099457"/>
                                <a:gd name="connsiteX29" fmla="*/ 1371600 w 1567542"/>
                                <a:gd name="connsiteY29" fmla="*/ 620486 h 1099457"/>
                                <a:gd name="connsiteX30" fmla="*/ 1360714 w 1567542"/>
                                <a:gd name="connsiteY30" fmla="*/ 653143 h 1099457"/>
                                <a:gd name="connsiteX31" fmla="*/ 1328057 w 1567542"/>
                                <a:gd name="connsiteY31" fmla="*/ 664028 h 1099457"/>
                                <a:gd name="connsiteX32" fmla="*/ 1251857 w 1567542"/>
                                <a:gd name="connsiteY32" fmla="*/ 696686 h 1099457"/>
                                <a:gd name="connsiteX33" fmla="*/ 1230085 w 1567542"/>
                                <a:gd name="connsiteY33" fmla="*/ 816428 h 1099457"/>
                                <a:gd name="connsiteX34" fmla="*/ 1284514 w 1567542"/>
                                <a:gd name="connsiteY34" fmla="*/ 870857 h 1099457"/>
                                <a:gd name="connsiteX35" fmla="*/ 1273628 w 1567542"/>
                                <a:gd name="connsiteY35" fmla="*/ 1045028 h 1099457"/>
                                <a:gd name="connsiteX36" fmla="*/ 1262742 w 1567542"/>
                                <a:gd name="connsiteY36" fmla="*/ 1077686 h 1099457"/>
                                <a:gd name="connsiteX37" fmla="*/ 1186542 w 1567542"/>
                                <a:gd name="connsiteY37" fmla="*/ 1088571 h 1099457"/>
                                <a:gd name="connsiteX38" fmla="*/ 1099457 w 1567542"/>
                                <a:gd name="connsiteY38" fmla="*/ 1099457 h 1099457"/>
                                <a:gd name="connsiteX39" fmla="*/ 1001485 w 1567542"/>
                                <a:gd name="connsiteY39" fmla="*/ 1088571 h 1099457"/>
                                <a:gd name="connsiteX40" fmla="*/ 968828 w 1567542"/>
                                <a:gd name="connsiteY40" fmla="*/ 1066800 h 1099457"/>
                                <a:gd name="connsiteX41" fmla="*/ 925285 w 1567542"/>
                                <a:gd name="connsiteY41" fmla="*/ 1045028 h 1099457"/>
                                <a:gd name="connsiteX42" fmla="*/ 881742 w 1567542"/>
                                <a:gd name="connsiteY42" fmla="*/ 1012371 h 1099457"/>
                                <a:gd name="connsiteX43" fmla="*/ 827314 w 1567542"/>
                                <a:gd name="connsiteY43" fmla="*/ 990600 h 1099457"/>
                                <a:gd name="connsiteX44" fmla="*/ 783771 w 1567542"/>
                                <a:gd name="connsiteY44" fmla="*/ 968828 h 1099457"/>
                                <a:gd name="connsiteX45" fmla="*/ 707571 w 1567542"/>
                                <a:gd name="connsiteY45" fmla="*/ 947057 h 1099457"/>
                                <a:gd name="connsiteX46" fmla="*/ 653142 w 1567542"/>
                                <a:gd name="connsiteY46" fmla="*/ 925286 h 1099457"/>
                                <a:gd name="connsiteX47" fmla="*/ 609600 w 1567542"/>
                                <a:gd name="connsiteY47" fmla="*/ 914400 h 1099457"/>
                                <a:gd name="connsiteX48" fmla="*/ 544285 w 1567542"/>
                                <a:gd name="connsiteY48" fmla="*/ 892628 h 1099457"/>
                                <a:gd name="connsiteX49" fmla="*/ 381000 w 1567542"/>
                                <a:gd name="connsiteY49" fmla="*/ 859971 h 1099457"/>
                                <a:gd name="connsiteX50" fmla="*/ 348342 w 1567542"/>
                                <a:gd name="connsiteY50" fmla="*/ 849086 h 1099457"/>
                                <a:gd name="connsiteX51" fmla="*/ 283028 w 1567542"/>
                                <a:gd name="connsiteY51" fmla="*/ 794657 h 1099457"/>
                                <a:gd name="connsiteX52" fmla="*/ 228600 w 1567542"/>
                                <a:gd name="connsiteY52" fmla="*/ 729343 h 1099457"/>
                                <a:gd name="connsiteX53" fmla="*/ 195942 w 1567542"/>
                                <a:gd name="connsiteY53" fmla="*/ 718457 h 1099457"/>
                                <a:gd name="connsiteX54" fmla="*/ 119742 w 1567542"/>
                                <a:gd name="connsiteY54" fmla="*/ 685800 h 1099457"/>
                                <a:gd name="connsiteX55" fmla="*/ 87085 w 1567542"/>
                                <a:gd name="connsiteY55" fmla="*/ 664028 h 1099457"/>
                                <a:gd name="connsiteX56" fmla="*/ 76200 w 1567542"/>
                                <a:gd name="connsiteY56" fmla="*/ 631371 h 1099457"/>
                                <a:gd name="connsiteX57" fmla="*/ 54428 w 1567542"/>
                                <a:gd name="connsiteY57" fmla="*/ 609600 h 1099457"/>
                                <a:gd name="connsiteX58" fmla="*/ 43542 w 1567542"/>
                                <a:gd name="connsiteY58" fmla="*/ 576943 h 1099457"/>
                                <a:gd name="connsiteX59" fmla="*/ 21771 w 1567542"/>
                                <a:gd name="connsiteY59" fmla="*/ 555171 h 1099457"/>
                                <a:gd name="connsiteX60" fmla="*/ 0 w 1567542"/>
                                <a:gd name="connsiteY60" fmla="*/ 489857 h 1099457"/>
                                <a:gd name="connsiteX61" fmla="*/ 10885 w 1567542"/>
                                <a:gd name="connsiteY61" fmla="*/ 457200 h 1099457"/>
                                <a:gd name="connsiteX62" fmla="*/ 65314 w 1567542"/>
                                <a:gd name="connsiteY62" fmla="*/ 370114 h 109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Lst>
                              <a:rect l="l" t="t" r="r" b="b"/>
                              <a:pathLst>
                                <a:path w="1567542" h="1099457">
                                  <a:moveTo>
                                    <a:pt x="65314" y="370114"/>
                                  </a:moveTo>
                                  <a:lnTo>
                                    <a:pt x="65314" y="370114"/>
                                  </a:lnTo>
                                  <a:cubicBezTo>
                                    <a:pt x="101762" y="327591"/>
                                    <a:pt x="160788" y="247576"/>
                                    <a:pt x="217714" y="228600"/>
                                  </a:cubicBezTo>
                                  <a:lnTo>
                                    <a:pt x="250371" y="217714"/>
                                  </a:lnTo>
                                  <a:cubicBezTo>
                                    <a:pt x="321691" y="146394"/>
                                    <a:pt x="240599" y="220601"/>
                                    <a:pt x="326571" y="163286"/>
                                  </a:cubicBezTo>
                                  <a:cubicBezTo>
                                    <a:pt x="335110" y="157593"/>
                                    <a:pt x="339541" y="146794"/>
                                    <a:pt x="348342" y="141514"/>
                                  </a:cubicBezTo>
                                  <a:cubicBezTo>
                                    <a:pt x="358182" y="135610"/>
                                    <a:pt x="370737" y="135760"/>
                                    <a:pt x="381000" y="130628"/>
                                  </a:cubicBezTo>
                                  <a:cubicBezTo>
                                    <a:pt x="392702" y="124777"/>
                                    <a:pt x="401702" y="114170"/>
                                    <a:pt x="413657" y="108857"/>
                                  </a:cubicBezTo>
                                  <a:cubicBezTo>
                                    <a:pt x="434628" y="99537"/>
                                    <a:pt x="458445" y="97349"/>
                                    <a:pt x="478971" y="87086"/>
                                  </a:cubicBezTo>
                                  <a:cubicBezTo>
                                    <a:pt x="508000" y="72572"/>
                                    <a:pt x="540093" y="63016"/>
                                    <a:pt x="566057" y="43543"/>
                                  </a:cubicBezTo>
                                  <a:cubicBezTo>
                                    <a:pt x="618780" y="4001"/>
                                    <a:pt x="592388" y="16623"/>
                                    <a:pt x="642257" y="0"/>
                                  </a:cubicBezTo>
                                  <a:cubicBezTo>
                                    <a:pt x="743857" y="3629"/>
                                    <a:pt x="845590" y="4544"/>
                                    <a:pt x="947057" y="10886"/>
                                  </a:cubicBezTo>
                                  <a:cubicBezTo>
                                    <a:pt x="974213" y="12583"/>
                                    <a:pt x="997513" y="26221"/>
                                    <a:pt x="1023257" y="32657"/>
                                  </a:cubicBezTo>
                                  <a:cubicBezTo>
                                    <a:pt x="1053696" y="40267"/>
                                    <a:pt x="1113872" y="49574"/>
                                    <a:pt x="1143000" y="54428"/>
                                  </a:cubicBezTo>
                                  <a:cubicBezTo>
                                    <a:pt x="1153886" y="61685"/>
                                    <a:pt x="1162909" y="73258"/>
                                    <a:pt x="1175657" y="76200"/>
                                  </a:cubicBezTo>
                                  <a:cubicBezTo>
                                    <a:pt x="1211190" y="84400"/>
                                    <a:pt x="1248329" y="82563"/>
                                    <a:pt x="1284514" y="87086"/>
                                  </a:cubicBezTo>
                                  <a:cubicBezTo>
                                    <a:pt x="1306415" y="89824"/>
                                    <a:pt x="1328057" y="94343"/>
                                    <a:pt x="1349828" y="97971"/>
                                  </a:cubicBezTo>
                                  <a:cubicBezTo>
                                    <a:pt x="1360714" y="101600"/>
                                    <a:pt x="1374371" y="100743"/>
                                    <a:pt x="1382485" y="108857"/>
                                  </a:cubicBezTo>
                                  <a:cubicBezTo>
                                    <a:pt x="1390599" y="116971"/>
                                    <a:pt x="1390882" y="130313"/>
                                    <a:pt x="1393371" y="141514"/>
                                  </a:cubicBezTo>
                                  <a:cubicBezTo>
                                    <a:pt x="1398159" y="163060"/>
                                    <a:pt x="1396507" y="186162"/>
                                    <a:pt x="1404257" y="206828"/>
                                  </a:cubicBezTo>
                                  <a:cubicBezTo>
                                    <a:pt x="1407861" y="216438"/>
                                    <a:pt x="1417620" y="222714"/>
                                    <a:pt x="1426028" y="228600"/>
                                  </a:cubicBezTo>
                                  <a:cubicBezTo>
                                    <a:pt x="1454072" y="248231"/>
                                    <a:pt x="1488909" y="258822"/>
                                    <a:pt x="1513114" y="283028"/>
                                  </a:cubicBezTo>
                                  <a:cubicBezTo>
                                    <a:pt x="1520371" y="290285"/>
                                    <a:pt x="1526084" y="299519"/>
                                    <a:pt x="1534885" y="304800"/>
                                  </a:cubicBezTo>
                                  <a:cubicBezTo>
                                    <a:pt x="1544724" y="310704"/>
                                    <a:pt x="1556656" y="312057"/>
                                    <a:pt x="1567542" y="315686"/>
                                  </a:cubicBezTo>
                                  <a:cubicBezTo>
                                    <a:pt x="1566599" y="319459"/>
                                    <a:pt x="1551628" y="384077"/>
                                    <a:pt x="1545771" y="391886"/>
                                  </a:cubicBezTo>
                                  <a:cubicBezTo>
                                    <a:pt x="1530376" y="412412"/>
                                    <a:pt x="1509485" y="428171"/>
                                    <a:pt x="1491342" y="446314"/>
                                  </a:cubicBezTo>
                                  <a:lnTo>
                                    <a:pt x="1469571" y="468086"/>
                                  </a:lnTo>
                                  <a:cubicBezTo>
                                    <a:pt x="1457446" y="504459"/>
                                    <a:pt x="1456914" y="503271"/>
                                    <a:pt x="1447800" y="544286"/>
                                  </a:cubicBezTo>
                                  <a:cubicBezTo>
                                    <a:pt x="1443786" y="562347"/>
                                    <a:pt x="1449997" y="585631"/>
                                    <a:pt x="1436914" y="598714"/>
                                  </a:cubicBezTo>
                                  <a:cubicBezTo>
                                    <a:pt x="1420687" y="614941"/>
                                    <a:pt x="1371600" y="620486"/>
                                    <a:pt x="1371600" y="620486"/>
                                  </a:cubicBezTo>
                                  <a:cubicBezTo>
                                    <a:pt x="1367971" y="631372"/>
                                    <a:pt x="1368828" y="645029"/>
                                    <a:pt x="1360714" y="653143"/>
                                  </a:cubicBezTo>
                                  <a:cubicBezTo>
                                    <a:pt x="1352600" y="661257"/>
                                    <a:pt x="1338320" y="658896"/>
                                    <a:pt x="1328057" y="664028"/>
                                  </a:cubicBezTo>
                                  <a:cubicBezTo>
                                    <a:pt x="1252877" y="701618"/>
                                    <a:pt x="1342484" y="674029"/>
                                    <a:pt x="1251857" y="696686"/>
                                  </a:cubicBezTo>
                                  <a:cubicBezTo>
                                    <a:pt x="1202771" y="729410"/>
                                    <a:pt x="1190354" y="723722"/>
                                    <a:pt x="1230085" y="816428"/>
                                  </a:cubicBezTo>
                                  <a:cubicBezTo>
                                    <a:pt x="1240192" y="840012"/>
                                    <a:pt x="1284514" y="870857"/>
                                    <a:pt x="1284514" y="870857"/>
                                  </a:cubicBezTo>
                                  <a:cubicBezTo>
                                    <a:pt x="1280885" y="928914"/>
                                    <a:pt x="1279718" y="987177"/>
                                    <a:pt x="1273628" y="1045028"/>
                                  </a:cubicBezTo>
                                  <a:cubicBezTo>
                                    <a:pt x="1272427" y="1056440"/>
                                    <a:pt x="1273005" y="1072554"/>
                                    <a:pt x="1262742" y="1077686"/>
                                  </a:cubicBezTo>
                                  <a:cubicBezTo>
                                    <a:pt x="1239793" y="1089161"/>
                                    <a:pt x="1211975" y="1085180"/>
                                    <a:pt x="1186542" y="1088571"/>
                                  </a:cubicBezTo>
                                  <a:lnTo>
                                    <a:pt x="1099457" y="1099457"/>
                                  </a:lnTo>
                                  <a:cubicBezTo>
                                    <a:pt x="1066800" y="1095828"/>
                                    <a:pt x="1033362" y="1096540"/>
                                    <a:pt x="1001485" y="1088571"/>
                                  </a:cubicBezTo>
                                  <a:cubicBezTo>
                                    <a:pt x="988793" y="1085398"/>
                                    <a:pt x="980187" y="1073291"/>
                                    <a:pt x="968828" y="1066800"/>
                                  </a:cubicBezTo>
                                  <a:cubicBezTo>
                                    <a:pt x="954739" y="1058749"/>
                                    <a:pt x="939046" y="1053629"/>
                                    <a:pt x="925285" y="1045028"/>
                                  </a:cubicBezTo>
                                  <a:cubicBezTo>
                                    <a:pt x="909900" y="1035412"/>
                                    <a:pt x="897602" y="1021182"/>
                                    <a:pt x="881742" y="1012371"/>
                                  </a:cubicBezTo>
                                  <a:cubicBezTo>
                                    <a:pt x="864661" y="1002881"/>
                                    <a:pt x="845170" y="998536"/>
                                    <a:pt x="827314" y="990600"/>
                                  </a:cubicBezTo>
                                  <a:cubicBezTo>
                                    <a:pt x="812485" y="984009"/>
                                    <a:pt x="798687" y="975220"/>
                                    <a:pt x="783771" y="968828"/>
                                  </a:cubicBezTo>
                                  <a:cubicBezTo>
                                    <a:pt x="747093" y="953109"/>
                                    <a:pt x="748983" y="960861"/>
                                    <a:pt x="707571" y="947057"/>
                                  </a:cubicBezTo>
                                  <a:cubicBezTo>
                                    <a:pt x="689033" y="940878"/>
                                    <a:pt x="671680" y="931465"/>
                                    <a:pt x="653142" y="925286"/>
                                  </a:cubicBezTo>
                                  <a:cubicBezTo>
                                    <a:pt x="638949" y="920555"/>
                                    <a:pt x="623930" y="918699"/>
                                    <a:pt x="609600" y="914400"/>
                                  </a:cubicBezTo>
                                  <a:cubicBezTo>
                                    <a:pt x="587619" y="907805"/>
                                    <a:pt x="566922" y="896401"/>
                                    <a:pt x="544285" y="892628"/>
                                  </a:cubicBezTo>
                                  <a:cubicBezTo>
                                    <a:pt x="472246" y="880622"/>
                                    <a:pt x="460694" y="879894"/>
                                    <a:pt x="381000" y="859971"/>
                                  </a:cubicBezTo>
                                  <a:cubicBezTo>
                                    <a:pt x="369868" y="857188"/>
                                    <a:pt x="359228" y="852714"/>
                                    <a:pt x="348342" y="849086"/>
                                  </a:cubicBezTo>
                                  <a:cubicBezTo>
                                    <a:pt x="316233" y="827679"/>
                                    <a:pt x="309220" y="826087"/>
                                    <a:pt x="283028" y="794657"/>
                                  </a:cubicBezTo>
                                  <a:cubicBezTo>
                                    <a:pt x="257927" y="764535"/>
                                    <a:pt x="264379" y="753195"/>
                                    <a:pt x="228600" y="729343"/>
                                  </a:cubicBezTo>
                                  <a:cubicBezTo>
                                    <a:pt x="219052" y="722978"/>
                                    <a:pt x="206489" y="722977"/>
                                    <a:pt x="195942" y="718457"/>
                                  </a:cubicBezTo>
                                  <a:cubicBezTo>
                                    <a:pt x="101781" y="678102"/>
                                    <a:pt x="196332" y="711330"/>
                                    <a:pt x="119742" y="685800"/>
                                  </a:cubicBezTo>
                                  <a:cubicBezTo>
                                    <a:pt x="108856" y="678543"/>
                                    <a:pt x="95258" y="674244"/>
                                    <a:pt x="87085" y="664028"/>
                                  </a:cubicBezTo>
                                  <a:cubicBezTo>
                                    <a:pt x="79917" y="655068"/>
                                    <a:pt x="82104" y="641210"/>
                                    <a:pt x="76200" y="631371"/>
                                  </a:cubicBezTo>
                                  <a:cubicBezTo>
                                    <a:pt x="70920" y="622570"/>
                                    <a:pt x="61685" y="616857"/>
                                    <a:pt x="54428" y="609600"/>
                                  </a:cubicBezTo>
                                  <a:cubicBezTo>
                                    <a:pt x="50799" y="598714"/>
                                    <a:pt x="49446" y="586782"/>
                                    <a:pt x="43542" y="576943"/>
                                  </a:cubicBezTo>
                                  <a:cubicBezTo>
                                    <a:pt x="38262" y="568142"/>
                                    <a:pt x="26361" y="564351"/>
                                    <a:pt x="21771" y="555171"/>
                                  </a:cubicBezTo>
                                  <a:cubicBezTo>
                                    <a:pt x="11508" y="534645"/>
                                    <a:pt x="0" y="489857"/>
                                    <a:pt x="0" y="489857"/>
                                  </a:cubicBezTo>
                                  <a:cubicBezTo>
                                    <a:pt x="3628" y="478971"/>
                                    <a:pt x="4000" y="466380"/>
                                    <a:pt x="10885" y="457200"/>
                                  </a:cubicBezTo>
                                  <a:cubicBezTo>
                                    <a:pt x="26280" y="436673"/>
                                    <a:pt x="56242" y="384628"/>
                                    <a:pt x="65314" y="370114"/>
                                  </a:cubicBezTo>
                                  <a:close/>
                                </a:path>
                              </a:pathLst>
                            </a:custGeom>
                            <a:solidFill>
                              <a:srgbClr val="E7F6F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28" name="Picture 2" descr="Görsel sonucu"/>
                          <pic:cNvPicPr>
                            <a:picLocks noChangeAspect="1" noChangeArrowheads="1"/>
                          </pic:cNvPicPr>
                        </pic:nvPicPr>
                        <pic:blipFill rotWithShape="1">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rcRect b="9408"/>
                          <a:stretch/>
                        </pic:blipFill>
                        <pic:spPr bwMode="auto">
                          <a:xfrm rot="21218057">
                            <a:off x="2209343" y="1713290"/>
                            <a:ext cx="2238561" cy="131811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w14:anchorId="2C5F8962" id="Grup 7" o:spid="_x0000_s1026" style="position:absolute;margin-left:243pt;margin-top:64.7pt;width:212.3pt;height:128.25pt;z-index:251706368;mso-width-relative:margin;mso-height-relative:margin" coordsize="69539,40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CxgAAAABS&#10;Z2h0bG9uZwAABPo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">
                <v:group id="Grup 25" o:spid="_x0000_s1027" style="position:absolute;width:69539;height:40018" coordsize="69539,40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Resim 26" o:spid="_x0000_s1028" type="#_x0000_t75" style="position:absolute;width:69539;height:400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KWIjFAAAA2wAAAA8AAABkcnMvZG93bnJldi54bWxEj09rAjEUxO+C3yE8wZtmFZF2axT/t4dC&#10;W+tBb4/Nc3dx87JsokY/fVMo9DjMzG+YySyYSlypcaVlBYN+AoI4s7rkXMH+e9N7AuE8ssbKMim4&#10;k4PZtN2aYKrtjb/ouvO5iBB2KSoovK9TKV1WkEHXtzVx9E62MeijbHKpG7xFuKnkMEnG0mDJcaHA&#10;mpYFZefdxSjg98Vh/ak/Hu559TpaHbdhUbqgVLcT5i8gPAX/H/5rv2kFwzH8fok/QE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SliIxQAAANsAAAAPAAAAAAAAAAAAAAAA&#10;AJ8CAABkcnMvZG93bnJldi54bWxQSwUGAAAAAAQABAD3AAAAkQMAAAAA&#10;">
                    <v:imagedata r:id="rId33" o:title="autumn-clipart-01" croptop="1437f" cropbottom="2587f" cropleft="1283f" cropright="961f"/>
                  </v:shape>
                  <v:shape id="Serbest Form 27" o:spid="_x0000_s1029" style="position:absolute;left:23730;top:13022;width:15676;height:10994;visibility:visible;mso-wrap-style:square;v-text-anchor:middle" coordsize="1567542,1099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ae8QA&#10;AADbAAAADwAAAGRycy9kb3ducmV2LnhtbESPQWvCQBSE74X+h+UVeqsbU7CSuootKN5Ko5LrI/ua&#10;DWbfht1VE399Vyj0OMzMN8xiNdhOXMiH1rGC6SQDQVw73XKj4LDfvMxBhIissXNMCkYKsFo+Piyw&#10;0O7K33QpYyMShEOBCkyMfSFlqA1ZDBPXEyfvx3mLMUnfSO3xmuC2k3mWzaTFltOCwZ4+DdWn8mwV&#10;VOP+YzDz8mube1+ejlU1nm+vSj0/Det3EJGG+B/+a++0gvwN7l/SD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vWnvEAAAA2wAAAA8AAAAAAAAAAAAAAAAAmAIAAGRycy9k&#10;b3ducmV2LnhtbFBLBQYAAAAABAAEAPUAAACJAwAAAAA=&#10;" path="m65314,370114r,c101762,327591,160788,247576,217714,228600r32657,-10886c321691,146394,240599,220601,326571,163286v8539,-5693,12970,-16492,21771,-21772c358182,135610,370737,135760,381000,130628v11702,-5851,20702,-16458,32657,-21771c434628,99537,458445,97349,478971,87086,508000,72572,540093,63016,566057,43543,618780,4001,592388,16623,642257,,743857,3629,845590,4544,947057,10886v27156,1697,50456,15335,76200,21771c1053696,40267,1113872,49574,1143000,54428v10886,7257,19909,18830,32657,21772c1211190,84400,1248329,82563,1284514,87086v21901,2738,43543,7257,65314,10885c1360714,101600,1374371,100743,1382485,108857v8114,8114,8397,21456,10886,32657c1398159,163060,1396507,186162,1404257,206828v3604,9610,13363,15886,21771,21772c1454072,248231,1488909,258822,1513114,283028v7257,7257,12970,16491,21771,21772c1544724,310704,1556656,312057,1567542,315686v-943,3773,-15914,68391,-21771,76200c1530376,412412,1509485,428171,1491342,446314r-21771,21772c1457446,504459,1456914,503271,1447800,544286v-4014,18061,2197,41345,-10886,54428c1420687,614941,1371600,620486,1371600,620486v-3629,10886,-2772,24543,-10886,32657c1352600,661257,1338320,658896,1328057,664028v-75180,37590,14427,10001,-76200,32658c1202771,729410,1190354,723722,1230085,816428v10107,23584,54429,54429,54429,54429c1280885,928914,1279718,987177,1273628,1045028v-1201,11412,-623,27526,-10886,32658c1239793,1089161,1211975,1085180,1186542,1088571r-87085,10886c1066800,1095828,1033362,1096540,1001485,1088571v-12692,-3173,-21298,-15280,-32657,-21771c954739,1058749,939046,1053629,925285,1045028v-15385,-9616,-27683,-23846,-43543,-32657c864661,1002881,845170,998536,827314,990600v-14829,-6591,-28627,-15380,-43543,-21772c747093,953109,748983,960861,707571,947057v-18538,-6179,-35891,-15592,-54429,-21771c638949,920555,623930,918699,609600,914400v-21981,-6595,-42678,-17999,-65315,-21772c472246,880622,460694,879894,381000,859971v-11132,-2783,-21772,-7257,-32658,-10885c316233,827679,309220,826087,283028,794657,257927,764535,264379,753195,228600,729343v-9548,-6365,-22111,-6366,-32658,-10886c101781,678102,196332,711330,119742,685800,108856,678543,95258,674244,87085,664028,79917,655068,82104,641210,76200,631371,70920,622570,61685,616857,54428,609600,50799,598714,49446,586782,43542,576943,38262,568142,26361,564351,21771,555171,11508,534645,,489857,,489857,3628,478971,4000,466380,10885,457200,26280,436673,56242,384628,65314,370114xe" fillcolor="#e7f6fb" stroked="f" strokeweight="1pt">
                    <v:stroke joinstyle="miter"/>
                    <v:path arrowok="t" o:connecttype="custom" o:connectlocs="65314,370114;65314,370114;217714,228600;250371,217714;326571,163286;348342,141514;381000,130628;413657,108857;478971,87086;566057,43543;642257,0;947057,10886;1023257,32657;1143000,54428;1175657,76200;1284514,87086;1349828,97971;1382485,108857;1393371,141514;1404257,206828;1426028,228600;1513114,283028;1534885,304800;1567542,315686;1545771,391886;1491342,446314;1469571,468086;1447800,544286;1436914,598714;1371600,620486;1360714,653143;1328057,664028;1251857,696686;1230085,816428;1284514,870857;1273628,1045028;1262742,1077686;1186542,1088571;1099457,1099457;1001485,1088571;968828,1066800;925285,1045028;881742,1012371;827314,990600;783771,968828;707571,947057;653142,925286;609600,914400;544285,892628;381000,859971;348342,849086;283028,794657;228600,729343;195942,718457;119742,685800;87085,664028;76200,631371;54428,609600;43542,576943;21771,555171;0,489857;10885,457200;65314,370114" o:connectangles="0,0,0,0,0,0,0,0,0,0,0,0,0,0,0,0,0,0,0,0,0,0,0,0,0,0,0,0,0,0,0,0,0,0,0,0,0,0,0,0,0,0,0,0,0,0,0,0,0,0,0,0,0,0,0,0,0,0,0,0,0,0,0"/>
                  </v:shape>
                </v:group>
                <v:shape id="Picture 2" o:spid="_x0000_s1030" type="#_x0000_t75" alt="Görsel sonucu" style="position:absolute;left:22093;top:17132;width:22386;height:13182;rotation:-41718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QHB3CAAAA2wAAAA8AAABkcnMvZG93bnJldi54bWxEj91uwjAMRu+ReIfISLuDFIYQKgQ0oQ1x&#10;WX4ewDSmrdY4VZNBtqefL5C4tD5/xz7rbXKtulMfGs8GppMMFHHpbcOVgcv5a7wEFSKyxdYzGfil&#10;ANvNcLDG3PoHH+l+ipUSCIccDdQxdrnWoazJYZj4jliym+8dRhn7StseHwJ3rZ5l2UI7bFgu1NjR&#10;rqby+/TjhFKkv+XZzq/Fe7PHT9wfb8UhGfM2Sh8rUJFSfC0/2wdrYCbPiot4gN7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0BwdwgAAANsAAAAPAAAAAAAAAAAAAAAAAJ8C&#10;AABkcnMvZG93bnJldi54bWxQSwUGAAAAAAQABAD3AAAAjgMAAAAA&#10;">
                  <v:imagedata r:id="rId34" o:title="Görsel sonucu" cropbottom="6166f" chromakey="white"/>
                </v:shape>
                <w10:wrap type="square"/>
              </v:group>
            </w:pict>
          </mc:Fallback>
        </mc:AlternateContent>
      </w:r>
      <w:r w:rsidR="002F0B96" w:rsidRPr="002A0F2A">
        <w:t xml:space="preserve">Pesticide dose and application rate requirements change, depending on the crop type, the plant spacing and the crop and pest staging. Therefore, </w:t>
      </w:r>
      <w:proofErr w:type="gramStart"/>
      <w:r w:rsidR="002F0B96" w:rsidRPr="002A0F2A">
        <w:t>It</w:t>
      </w:r>
      <w:proofErr w:type="gramEnd"/>
      <w:r w:rsidR="002F0B96" w:rsidRPr="002A0F2A">
        <w:t xml:space="preserve"> is necessary to calibrate sprayers for each significantly different situation.</w:t>
      </w:r>
      <w:r w:rsidR="003140AF">
        <w:t xml:space="preserve"> </w:t>
      </w:r>
      <w:r w:rsidR="002F0B96" w:rsidRPr="002A0F2A">
        <w:t>Calibration times are:</w:t>
      </w:r>
    </w:p>
    <w:p w14:paraId="4FA86168" w14:textId="2CA7BFCF" w:rsidR="002F0B96" w:rsidRPr="002A0F2A" w:rsidRDefault="002F0B96" w:rsidP="002F0B96">
      <w:pPr>
        <w:numPr>
          <w:ilvl w:val="0"/>
          <w:numId w:val="22"/>
        </w:numPr>
        <w:spacing w:before="120" w:after="120" w:line="276" w:lineRule="auto"/>
      </w:pPr>
      <w:r w:rsidRPr="002A0F2A">
        <w:t>at the beginning of each season,</w:t>
      </w:r>
    </w:p>
    <w:p w14:paraId="09ADC400" w14:textId="77777777" w:rsidR="002F0B96" w:rsidRPr="002A0F2A" w:rsidRDefault="002F0B96" w:rsidP="002F0B96">
      <w:pPr>
        <w:numPr>
          <w:ilvl w:val="0"/>
          <w:numId w:val="22"/>
        </w:numPr>
        <w:spacing w:before="120" w:after="120" w:line="276" w:lineRule="auto"/>
      </w:pPr>
      <w:r w:rsidRPr="002A0F2A">
        <w:t>before each spraying if the application rate changes as crops grow,</w:t>
      </w:r>
    </w:p>
    <w:p w14:paraId="6A44F915" w14:textId="77777777" w:rsidR="002F0B96" w:rsidRPr="002A0F2A" w:rsidRDefault="002F0B96" w:rsidP="002F0B96">
      <w:pPr>
        <w:numPr>
          <w:ilvl w:val="0"/>
          <w:numId w:val="22"/>
        </w:numPr>
        <w:spacing w:before="120" w:after="120" w:line="276" w:lineRule="auto"/>
      </w:pPr>
      <w:r w:rsidRPr="002A0F2A">
        <w:t>after changes to application equipment or settings (e.g., nozzles, operating pressure, pump, tractor or tractor wheels)</w:t>
      </w:r>
    </w:p>
    <w:p w14:paraId="757C91F7" w14:textId="77777777" w:rsidR="002F0B96" w:rsidRPr="002A0F2A" w:rsidRDefault="002F0B96" w:rsidP="002F0B96">
      <w:pPr>
        <w:pStyle w:val="Balk3"/>
        <w:keepNext/>
        <w:keepLines/>
        <w:spacing w:before="40" w:line="276" w:lineRule="auto"/>
        <w:ind w:left="720"/>
      </w:pPr>
      <w:bookmarkStart w:id="31" w:name="5"/>
      <w:bookmarkStart w:id="32" w:name="_Toc463961068"/>
      <w:bookmarkStart w:id="33" w:name="_Toc472511860"/>
      <w:bookmarkStart w:id="34" w:name="_Toc481649014"/>
      <w:bookmarkEnd w:id="31"/>
      <w:r w:rsidRPr="002A0F2A">
        <w:t>Calibration Tools</w:t>
      </w:r>
      <w:bookmarkEnd w:id="32"/>
      <w:bookmarkEnd w:id="33"/>
      <w:bookmarkEnd w:id="34"/>
    </w:p>
    <w:p w14:paraId="46F8B0A2" w14:textId="77777777" w:rsidR="002F0B96" w:rsidRPr="002A0F2A" w:rsidRDefault="002F0B96" w:rsidP="002F0B96">
      <w:r w:rsidRPr="002A0F2A">
        <w:t xml:space="preserve">When calibrating a sprayer, you will need: </w:t>
      </w:r>
    </w:p>
    <w:p w14:paraId="4D9D1316" w14:textId="77777777" w:rsidR="002F0B96" w:rsidRPr="002A0F2A" w:rsidRDefault="002F0B96" w:rsidP="00687CB2">
      <w:pPr>
        <w:numPr>
          <w:ilvl w:val="0"/>
          <w:numId w:val="23"/>
        </w:numPr>
        <w:ind w:left="714" w:hanging="357"/>
      </w:pPr>
      <w:r w:rsidRPr="002A0F2A">
        <w:t>a stopwatch</w:t>
      </w:r>
    </w:p>
    <w:p w14:paraId="1DF223D6" w14:textId="77777777" w:rsidR="002F0B96" w:rsidRPr="002A0F2A" w:rsidRDefault="002F0B96" w:rsidP="00687CB2">
      <w:pPr>
        <w:numPr>
          <w:ilvl w:val="0"/>
          <w:numId w:val="23"/>
        </w:numPr>
        <w:ind w:left="714" w:hanging="357"/>
      </w:pPr>
      <w:r w:rsidRPr="002A0F2A">
        <w:t>a measuring tape of minimum 50 meters</w:t>
      </w:r>
    </w:p>
    <w:p w14:paraId="6D559158" w14:textId="77777777" w:rsidR="002F0B96" w:rsidRPr="002A0F2A" w:rsidRDefault="002F0B96" w:rsidP="00687CB2">
      <w:pPr>
        <w:numPr>
          <w:ilvl w:val="0"/>
          <w:numId w:val="23"/>
        </w:numPr>
        <w:ind w:left="714" w:hanging="357"/>
      </w:pPr>
      <w:r w:rsidRPr="002A0F2A">
        <w:t>graduated liquid collection vessel (large-mouth, min 1 liter capacity)</w:t>
      </w:r>
    </w:p>
    <w:p w14:paraId="06B5DD8D" w14:textId="77777777" w:rsidR="002F0B96" w:rsidRPr="002A0F2A" w:rsidRDefault="002F0B96" w:rsidP="00687CB2">
      <w:pPr>
        <w:numPr>
          <w:ilvl w:val="0"/>
          <w:numId w:val="23"/>
        </w:numPr>
        <w:ind w:left="714" w:hanging="357"/>
      </w:pPr>
      <w:r w:rsidRPr="002A0F2A">
        <w:t>oil-filled pressure gauge</w:t>
      </w:r>
    </w:p>
    <w:p w14:paraId="0A011203" w14:textId="77777777" w:rsidR="002F0B96" w:rsidRPr="002A0F2A" w:rsidRDefault="002F0B96" w:rsidP="00687CB2">
      <w:pPr>
        <w:numPr>
          <w:ilvl w:val="0"/>
          <w:numId w:val="23"/>
        </w:numPr>
        <w:ind w:left="714" w:hanging="357"/>
      </w:pPr>
      <w:r w:rsidRPr="002A0F2A">
        <w:t>a calculator</w:t>
      </w:r>
    </w:p>
    <w:p w14:paraId="661CC1DF" w14:textId="77777777" w:rsidR="002F0B96" w:rsidRPr="002A0F2A" w:rsidRDefault="002F0B96" w:rsidP="00687CB2">
      <w:pPr>
        <w:numPr>
          <w:ilvl w:val="0"/>
          <w:numId w:val="23"/>
        </w:numPr>
        <w:ind w:left="714" w:hanging="357"/>
      </w:pPr>
      <w:r w:rsidRPr="002A0F2A">
        <w:t>cleaning brush</w:t>
      </w:r>
    </w:p>
    <w:p w14:paraId="78467E78" w14:textId="77777777" w:rsidR="002F0B96" w:rsidRPr="002A0F2A" w:rsidRDefault="002F0B96" w:rsidP="00687CB2">
      <w:pPr>
        <w:numPr>
          <w:ilvl w:val="0"/>
          <w:numId w:val="23"/>
        </w:numPr>
        <w:ind w:left="714" w:hanging="357"/>
      </w:pPr>
      <w:r w:rsidRPr="002A0F2A">
        <w:t>two stakes or flags</w:t>
      </w:r>
    </w:p>
    <w:p w14:paraId="436EC877" w14:textId="77777777" w:rsidR="002F0B96" w:rsidRPr="002A0F2A" w:rsidRDefault="002F0B96" w:rsidP="00687CB2">
      <w:pPr>
        <w:numPr>
          <w:ilvl w:val="0"/>
          <w:numId w:val="23"/>
        </w:numPr>
        <w:ind w:left="714" w:hanging="357"/>
      </w:pPr>
      <w:r w:rsidRPr="002A0F2A">
        <w:t>a pen and notebook</w:t>
      </w:r>
    </w:p>
    <w:p w14:paraId="0C0D5546" w14:textId="77777777" w:rsidR="002F0B96" w:rsidRPr="002A0F2A" w:rsidRDefault="002F0B96" w:rsidP="002F0B96">
      <w:r w:rsidRPr="002A0F2A">
        <w:t>Wear coveralls, gloves, boots and possibly a face shield during the calibration.</w:t>
      </w:r>
    </w:p>
    <w:p w14:paraId="768D2250" w14:textId="77777777" w:rsidR="002F0B96" w:rsidRPr="002A0F2A" w:rsidRDefault="002F0B96" w:rsidP="002F0B96">
      <w:pPr>
        <w:pStyle w:val="NormalGirinti"/>
        <w:tabs>
          <w:tab w:val="clear" w:pos="720"/>
          <w:tab w:val="left" w:pos="-1260"/>
          <w:tab w:val="left" w:pos="-720"/>
        </w:tabs>
        <w:spacing w:after="100" w:afterAutospacing="1"/>
        <w:ind w:left="0"/>
        <w:jc w:val="center"/>
      </w:pPr>
      <w:r w:rsidRPr="002A0F2A">
        <w:rPr>
          <w:noProof/>
          <w:lang w:eastAsia="en-GB"/>
        </w:rPr>
        <mc:AlternateContent>
          <mc:Choice Requires="wpg">
            <w:drawing>
              <wp:inline distT="0" distB="0" distL="0" distR="0" wp14:anchorId="3E36D988" wp14:editId="158A477C">
                <wp:extent cx="2283068" cy="1603288"/>
                <wp:effectExtent l="0" t="0" r="22225" b="16510"/>
                <wp:docPr id="41" name="Grup 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283068" cy="1603288"/>
                          <a:chOff x="0" y="0"/>
                          <a:chExt cx="4187687" cy="2941982"/>
                        </a:xfrm>
                      </wpg:grpSpPr>
                      <wps:wsp>
                        <wps:cNvPr id="43" name="Yuvarlatılmış Dikdörtgen 43"/>
                        <wps:cNvSpPr/>
                        <wps:spPr>
                          <a:xfrm>
                            <a:off x="0" y="0"/>
                            <a:ext cx="4187687" cy="2941982"/>
                          </a:xfrm>
                          <a:prstGeom prst="roundRect">
                            <a:avLst/>
                          </a:prstGeom>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 name="Picture 5" descr="Görsel sonucu"/>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t="34375"/>
                          <a:stretch>
                            <a:fillRect/>
                          </a:stretch>
                        </pic:blipFill>
                        <pic:spPr bwMode="auto">
                          <a:xfrm>
                            <a:off x="309563" y="375823"/>
                            <a:ext cx="2181225" cy="10398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Picture 6" descr="http://www.clipartkid.com/images/221/10-stopwatch-icon-free-cliparts-that-you-can-download-to-you-computer-qku29R-clipart.png"/>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309563" y="1588286"/>
                            <a:ext cx="1066800" cy="10667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8" name="Picture 7" descr="measuring cup ile ilgili görsel sonucu"/>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1523380" y="1588284"/>
                            <a:ext cx="1219201"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46" descr="163"/>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595563" y="375823"/>
                            <a:ext cx="1117932" cy="10398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27" descr="020"/>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2837924" y="1860066"/>
                            <a:ext cx="970915" cy="795020"/>
                          </a:xfrm>
                          <a:prstGeom prst="rect">
                            <a:avLst/>
                          </a:prstGeom>
                          <a:noFill/>
                          <a:extLst/>
                        </pic:spPr>
                      </pic:pic>
                    </wpg:wgp>
                  </a:graphicData>
                </a:graphic>
              </wp:inline>
            </w:drawing>
          </mc:Choice>
          <mc:Fallback>
            <w:pict>
              <v:group w14:anchorId="59936F2C" id="Grup 9" o:spid="_x0000_s1026" style="width:179.75pt;height:126.25pt;mso-position-horizontal-relative:char;mso-position-vertical-relative:line" coordsize="41876,2941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">
                <o:lock v:ext="edit" aspectratio="t"/>
                <v:roundrect id="Yuvarlatılmış Dikdörtgen 43" o:spid="_x0000_s1027" style="position:absolute;width:41876;height:2941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52BsYA&#10;AADbAAAADwAAAGRycy9kb3ducmV2LnhtbESPT2vCQBTE7wW/w/IKvdVNbRGJrlLUQKGC/3ro8Zl9&#10;blKzb2N2G+O3dwtCj8PM/IaZzDpbiZYaXzpW8NJPQBDnTpdsFHzts+cRCB+QNVaOScGVPMymvYcJ&#10;ptpdeEvtLhgRIexTVFCEUKdS+rwgi77vauLoHV1jMUTZGKkbvES4reQgSYbSYslxocCa5gXlp92v&#10;VXD+NNniuBzh5pCt5svv1qxPPxulnh679zGIQF34D9/bH1rB2yv8fYk/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52BsYAAADbAAAADwAAAAAAAAAAAAAAAACYAgAAZHJz&#10;L2Rvd25yZXYueG1sUEsFBgAAAAAEAAQA9QAAAIsDAAAAAA==&#10;" fillcolor="white [3201]" strokecolor="#5b9bd5 [3204]" strokeweight="1pt">
                  <v:stroke joinstyle="miter"/>
                </v:roundrect>
                <v:shape id="Picture 5" o:spid="_x0000_s1028" type="#_x0000_t75" alt="Görsel sonucu" style="position:absolute;left:3095;top:3758;width:21812;height:10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cQ+PDAAAA2wAAAA8AAABkcnMvZG93bnJldi54bWxEj81qwzAQhO+FvIPYQG+1nFJMcKyEJFDa&#10;Qy91c0hui7WxTayVI8k/ffuqUOhxmJlvmGI3m06M5HxrWcEqSUEQV1a3XCs4fb0+rUH4gKyxs0wK&#10;vsnDbrt4KDDXduJPGstQiwhhn6OCJoQ+l9JXDRn0ie2Jo3e1zmCI0tVSO5wi3HTyOU0zabDluNBg&#10;T8eGqls5GAXu7WPCA7LMzperv98qGs16UOpxOe83IALN4T/8137XCl4y+P0Sf4D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NxD48MAAADbAAAADwAAAAAAAAAAAAAAAACf&#10;AgAAZHJzL2Rvd25yZXYueG1sUEsFBgAAAAAEAAQA9wAAAI8DAAAAAA==&#10;">
                  <v:imagedata r:id="rId43" r:href="rId44" croptop=".34375"/>
                </v:shape>
                <v:shape id="Picture 6" o:spid="_x0000_s1029" type="#_x0000_t75" alt="http://www.clipartkid.com/images/221/10-stopwatch-icon-free-cliparts-that-you-can-download-to-you-computer-qku29R-clipart.png" style="position:absolute;left:3095;top:15882;width:10668;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ZUJjEAAAA2wAAAA8AAABkcnMvZG93bnJldi54bWxEj81uwjAQhO+V+g7WVuIGThEtVYoTtYi/&#10;GyLlAbbxkkSN15FtSOjT40pIPY5m5hvNIh9MKy7kfGNZwfMkAUFcWt1wpeD4tR6/gfABWWNrmRRc&#10;yUOePT4sMNW25wNdilCJCGGfooI6hC6V0pc1GfQT2xFH72SdwRClq6R22Ee4aeU0SV6lwYbjQo0d&#10;LWsqf4qzUbBdu5fTyjm3/yw2m99jf9bfO1Jq9DR8vIMINIT/8L290wpmc/j7En+AzG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nZUJjEAAAA2wAAAA8AAAAAAAAAAAAAAAAA&#10;nwIAAGRycy9kb3ducmV2LnhtbFBLBQYAAAAABAAEAPcAAACQAwAAAAA=&#10;">
                  <v:imagedata r:id="rId45" r:href="rId46"/>
                </v:shape>
                <v:shape id="Picture 7" o:spid="_x0000_s1030" type="#_x0000_t75" alt="measuring cup ile ilgili görsel sonucu" style="position:absolute;left:15233;top:15882;width:12192;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pbMbAAAAA2wAAAA8AAABkcnMvZG93bnJldi54bWxET7tqwzAU3Qv5B3ED2Ro5D0xxo4QmYMjQ&#10;JYmXbhfr1jaVroyk2E6/vhoKGQ/nvTtM1oiBfOgcK1gtMxDEtdMdNwqqW/n6BiJEZI3GMSl4UIDD&#10;fvayw0K7kS80XGMjUgiHAhW0MfaFlKFuyWJYup44cd/OW4wJ+kZqj2MKt0ausyyXFjtODS32dGqp&#10;/rnerYLjl8/zXzTjZ7VdVXpTlpfBGKUW8+njHUSkKT7F/+6zVrBNY9OX9APk/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ylsxsAAAADbAAAADwAAAAAAAAAAAAAAAACfAgAA&#10;ZHJzL2Rvd25yZXYueG1sUEsFBgAAAAAEAAQA9wAAAIwDAAAAAA==&#10;">
                  <v:imagedata r:id="rId47" r:href="rId48"/>
                </v:shape>
                <v:shape id="Picture 46" o:spid="_x0000_s1031" type="#_x0000_t75" alt="163" style="position:absolute;left:25955;top:3758;width:11179;height:10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kdjEAAAA2wAAAA8AAABkcnMvZG93bnJldi54bWxEj9FqwkAURN8F/2G5Qt/qJlZsm7oRK4hF&#10;RajtB1yyt8mS7N00u2r6965Q8HGYmTPMfNHbRpyp88axgnScgCAunDZcKvj+Wj++gPABWWPjmBT8&#10;kYdFPhzMMdPuwp90PoZSRAj7DBVUIbSZlL6oyKIfu5Y4ej+usxii7EqpO7xEuG3kJElm0qLhuFBh&#10;S6uKivp4sgrITF1jU7N61Xr7fjj8bur97kmph1G/fAMRqA/38H/7Qyt4TuH2Jf4A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MkdjEAAAA2wAAAA8AAAAAAAAAAAAAAAAA&#10;nwIAAGRycy9kb3ducmV2LnhtbFBLBQYAAAAABAAEAPcAAACQAwAAAAA=&#10;">
                  <v:imagedata r:id="rId49" o:title="163"/>
                </v:shape>
                <v:shape id="Picture 27" o:spid="_x0000_s1032" type="#_x0000_t75" alt="020" style="position:absolute;left:28379;top:18600;width:9709;height:79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wRkXEAAAA2wAAAA8AAABkcnMvZG93bnJldi54bWxEj0FrwkAUhO+C/2F5Qm+60dJGUlcRQbAV&#10;CkaFHh/Z1yQ0+zZkVzf++64geBxm5htmsepNI67UudqygukkAUFcWF1zqeB03I7nIJxH1thYJgU3&#10;crBaDgcLzLQNfKBr7ksRIewyVFB532ZSuqIig25iW+Lo/drOoI+yK6XuMES4aeQsSd6lwZrjQoUt&#10;bSoq/vKLUXB+3RX5xvmwT8/fX5/7t/BzuAWlXkb9+gOEp94/w4/2TitIZ3D/En+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wRkXEAAAA2wAAAA8AAAAAAAAAAAAAAAAA&#10;nwIAAGRycy9kb3ducmV2LnhtbFBLBQYAAAAABAAEAPcAAACQAwAAAAA=&#10;">
                  <v:imagedata r:id="rId50" o:title="020"/>
                </v:shape>
                <w10:anchorlock/>
              </v:group>
            </w:pict>
          </mc:Fallback>
        </mc:AlternateContent>
      </w:r>
    </w:p>
    <w:p w14:paraId="1F6A46A2" w14:textId="77777777" w:rsidR="002F0B96" w:rsidRPr="002A0F2A" w:rsidRDefault="002F0B96" w:rsidP="00687CB2">
      <w:pPr>
        <w:pStyle w:val="ResimYazs"/>
      </w:pPr>
      <w:r>
        <w:t xml:space="preserve">Figure </w:t>
      </w:r>
      <w:r>
        <w:fldChar w:fldCharType="begin"/>
      </w:r>
      <w:r>
        <w:instrText xml:space="preserve"> SEQ Figure \* ARABIC </w:instrText>
      </w:r>
      <w:r>
        <w:fldChar w:fldCharType="separate"/>
      </w:r>
      <w:r>
        <w:rPr>
          <w:noProof/>
        </w:rPr>
        <w:t>10</w:t>
      </w:r>
      <w:r>
        <w:fldChar w:fldCharType="end"/>
      </w:r>
      <w:r>
        <w:t xml:space="preserve">. </w:t>
      </w:r>
      <w:r w:rsidRPr="002A0F2A">
        <w:t xml:space="preserve">Typical calibration tools, including a stopwatch, a tape measure, calculator, notebook </w:t>
      </w:r>
      <w:r w:rsidRPr="00687CB2">
        <w:t>and</w:t>
      </w:r>
      <w:r w:rsidRPr="002A0F2A">
        <w:t xml:space="preserve"> a collection vessel of known volume.</w:t>
      </w:r>
    </w:p>
    <w:p w14:paraId="4B247A29" w14:textId="77777777" w:rsidR="002F0B96" w:rsidRPr="002A0F2A" w:rsidRDefault="002F0B96" w:rsidP="002F0B96">
      <w:pPr>
        <w:pStyle w:val="Balk3"/>
        <w:keepNext/>
        <w:keepLines/>
        <w:spacing w:before="40" w:line="276" w:lineRule="auto"/>
        <w:ind w:left="720"/>
      </w:pPr>
      <w:bookmarkStart w:id="35" w:name="6"/>
      <w:bookmarkStart w:id="36" w:name="_Toc463961069"/>
      <w:bookmarkStart w:id="37" w:name="_Toc472511861"/>
      <w:bookmarkStart w:id="38" w:name="_Toc481649015"/>
      <w:bookmarkEnd w:id="35"/>
      <w:r w:rsidRPr="002A0F2A">
        <w:lastRenderedPageBreak/>
        <w:t>Calibration Place</w:t>
      </w:r>
      <w:bookmarkEnd w:id="36"/>
      <w:bookmarkEnd w:id="37"/>
      <w:bookmarkEnd w:id="38"/>
    </w:p>
    <w:p w14:paraId="516F5168" w14:textId="77777777" w:rsidR="002F0B96" w:rsidRPr="002A0F2A" w:rsidRDefault="002F0B96" w:rsidP="002F0B96">
      <w:r w:rsidRPr="002A0F2A">
        <w:t>Calibration can be done in empty place that is representative of the field or orchard to be sprayed. It is important especially at the measuring real ground speed of the tractor (or sprayer). Calibrating a sprayer on a hard surface (such as pavement) can reduce the spinning and induce errors as high as 15% compared to calibrating in a tilled field.</w:t>
      </w:r>
    </w:p>
    <w:p w14:paraId="3692ECCE" w14:textId="77777777" w:rsidR="002F0B96" w:rsidRPr="002A0F2A" w:rsidRDefault="002F0B96" w:rsidP="002F0B96">
      <w:pPr>
        <w:pStyle w:val="Balk3"/>
        <w:keepNext/>
        <w:keepLines/>
        <w:spacing w:before="40" w:line="276" w:lineRule="auto"/>
        <w:ind w:left="720"/>
      </w:pPr>
      <w:bookmarkStart w:id="39" w:name="7"/>
      <w:bookmarkStart w:id="40" w:name="_Toc463961070"/>
      <w:bookmarkStart w:id="41" w:name="_Toc472511862"/>
      <w:bookmarkStart w:id="42" w:name="_Toc481649016"/>
      <w:bookmarkEnd w:id="39"/>
      <w:r>
        <w:t xml:space="preserve">Boom Sprayer </w:t>
      </w:r>
      <w:r w:rsidRPr="002A0F2A">
        <w:t>Calibration Step-by-Step</w:t>
      </w:r>
      <w:bookmarkEnd w:id="40"/>
      <w:bookmarkEnd w:id="41"/>
      <w:bookmarkEnd w:id="42"/>
    </w:p>
    <w:p w14:paraId="3D937580" w14:textId="77777777" w:rsidR="002F0B96" w:rsidRPr="002A0F2A" w:rsidRDefault="002F0B96" w:rsidP="002F0B96">
      <w:r w:rsidRPr="002A0F2A">
        <w:t>There is more than one method to calibrate a sprayer. Principally, every way requires to determine:</w:t>
      </w:r>
    </w:p>
    <w:p w14:paraId="5D0F8118" w14:textId="77777777" w:rsidR="002F0B96" w:rsidRPr="002A0F2A" w:rsidRDefault="002F0B96" w:rsidP="00687CB2">
      <w:pPr>
        <w:numPr>
          <w:ilvl w:val="0"/>
          <w:numId w:val="24"/>
        </w:numPr>
        <w:ind w:left="1066" w:hanging="357"/>
      </w:pPr>
      <w:r w:rsidRPr="002A0F2A">
        <w:t>Sprayer application rate</w:t>
      </w:r>
    </w:p>
    <w:p w14:paraId="36D86E81" w14:textId="77777777" w:rsidR="002F0B96" w:rsidRPr="002A0F2A" w:rsidRDefault="002F0B96" w:rsidP="00687CB2">
      <w:pPr>
        <w:numPr>
          <w:ilvl w:val="0"/>
          <w:numId w:val="24"/>
        </w:numPr>
        <w:ind w:left="1066" w:hanging="357"/>
      </w:pPr>
      <w:r w:rsidRPr="002A0F2A">
        <w:t>Real travel speed of the sprayer</w:t>
      </w:r>
    </w:p>
    <w:p w14:paraId="28141D36" w14:textId="77777777" w:rsidR="002F0B96" w:rsidRPr="002A0F2A" w:rsidRDefault="002F0B96" w:rsidP="00687CB2">
      <w:pPr>
        <w:numPr>
          <w:ilvl w:val="0"/>
          <w:numId w:val="24"/>
        </w:numPr>
        <w:ind w:left="1066" w:hanging="357"/>
      </w:pPr>
      <w:r w:rsidRPr="002A0F2A">
        <w:t xml:space="preserve">Pesticide dose </w:t>
      </w:r>
    </w:p>
    <w:p w14:paraId="26B16BFF" w14:textId="77777777" w:rsidR="002F0B96" w:rsidRPr="002A0F2A" w:rsidRDefault="002F0B96" w:rsidP="00687CB2">
      <w:pPr>
        <w:numPr>
          <w:ilvl w:val="0"/>
          <w:numId w:val="24"/>
        </w:numPr>
        <w:ind w:left="1066" w:hanging="357"/>
      </w:pPr>
      <w:r w:rsidRPr="002A0F2A">
        <w:t xml:space="preserve">Nozzle rate </w:t>
      </w:r>
    </w:p>
    <w:p w14:paraId="7F88E522" w14:textId="5A62450B" w:rsidR="002F0B96" w:rsidRPr="002A0F2A" w:rsidRDefault="002F0B96" w:rsidP="00687CB2">
      <w:pPr>
        <w:numPr>
          <w:ilvl w:val="0"/>
          <w:numId w:val="24"/>
        </w:numPr>
        <w:ind w:left="1066" w:hanging="357"/>
      </w:pPr>
      <w:r w:rsidRPr="002A0F2A">
        <w:t xml:space="preserve">Working width of sprayer or band </w:t>
      </w:r>
      <w:r w:rsidR="00687CB2" w:rsidRPr="002A0F2A">
        <w:t>width</w:t>
      </w:r>
      <w:r w:rsidRPr="002A0F2A">
        <w:t xml:space="preserve"> for band spraying applications.</w:t>
      </w:r>
    </w:p>
    <w:p w14:paraId="41CB3ED7" w14:textId="77777777" w:rsidR="002F0B96" w:rsidRPr="002A0F2A" w:rsidRDefault="002F0B96" w:rsidP="002F0B96">
      <w:pPr>
        <w:pStyle w:val="ListeParagraf"/>
        <w:numPr>
          <w:ilvl w:val="0"/>
          <w:numId w:val="27"/>
        </w:numPr>
        <w:spacing w:before="120" w:after="120" w:line="276" w:lineRule="auto"/>
        <w:contextualSpacing/>
        <w:rPr>
          <w:b/>
        </w:rPr>
      </w:pPr>
      <w:r w:rsidRPr="002A0F2A">
        <w:rPr>
          <w:b/>
        </w:rPr>
        <w:t xml:space="preserve">Prelimary Check </w:t>
      </w:r>
    </w:p>
    <w:p w14:paraId="2D3690C1" w14:textId="77777777" w:rsidR="002F0B96" w:rsidRPr="002A0F2A" w:rsidRDefault="002F0B96" w:rsidP="002F0B96">
      <w:r w:rsidRPr="002A0F2A">
        <w:t>Add a known amount of with clean water (half-full)</w:t>
      </w:r>
      <w:r>
        <w:t xml:space="preserve"> into sprayer tank</w:t>
      </w:r>
      <w:r w:rsidRPr="002A0F2A">
        <w:t>:</w:t>
      </w:r>
    </w:p>
    <w:p w14:paraId="215BFD01" w14:textId="77777777" w:rsidR="002F0B96" w:rsidRPr="002A0F2A" w:rsidRDefault="002F0B96" w:rsidP="00687CB2">
      <w:pPr>
        <w:pStyle w:val="ListeParagraf"/>
        <w:numPr>
          <w:ilvl w:val="0"/>
          <w:numId w:val="28"/>
        </w:numPr>
        <w:spacing w:line="360" w:lineRule="auto"/>
        <w:ind w:left="1066" w:hanging="357"/>
      </w:pPr>
      <w:r w:rsidRPr="002A0F2A">
        <w:t>Check and clean all filters and remove any restrictions (hose kinks, blockages etc.) in intake and distribution lines</w:t>
      </w:r>
    </w:p>
    <w:p w14:paraId="6105CE60" w14:textId="77777777" w:rsidR="002F0B96" w:rsidRPr="002A0F2A" w:rsidRDefault="002F0B96" w:rsidP="00687CB2">
      <w:pPr>
        <w:pStyle w:val="ListeParagraf"/>
        <w:numPr>
          <w:ilvl w:val="0"/>
          <w:numId w:val="28"/>
        </w:numPr>
        <w:spacing w:line="360" w:lineRule="auto"/>
        <w:ind w:left="1066" w:hanging="357"/>
      </w:pPr>
      <w:r w:rsidRPr="002A0F2A">
        <w:t>Ensure all hoses and fittings are sound.</w:t>
      </w:r>
    </w:p>
    <w:p w14:paraId="36CB2FDD" w14:textId="77777777" w:rsidR="002F0B96" w:rsidRPr="002A0F2A" w:rsidRDefault="002F0B96" w:rsidP="00687CB2">
      <w:pPr>
        <w:pStyle w:val="ListeParagraf"/>
        <w:numPr>
          <w:ilvl w:val="0"/>
          <w:numId w:val="28"/>
        </w:numPr>
        <w:spacing w:line="360" w:lineRule="auto"/>
        <w:ind w:left="1066" w:hanging="357"/>
      </w:pPr>
      <w:r w:rsidRPr="002A0F2A">
        <w:t>Ensure all nozzles are clean.</w:t>
      </w:r>
    </w:p>
    <w:p w14:paraId="2BF7F5D9" w14:textId="77777777" w:rsidR="002F0B96" w:rsidRPr="002A0F2A" w:rsidRDefault="002F0B96" w:rsidP="00687CB2">
      <w:pPr>
        <w:pStyle w:val="ListeParagraf"/>
        <w:numPr>
          <w:ilvl w:val="0"/>
          <w:numId w:val="28"/>
        </w:numPr>
        <w:spacing w:line="360" w:lineRule="auto"/>
        <w:ind w:left="1066" w:hanging="357"/>
      </w:pPr>
      <w:r w:rsidRPr="002A0F2A">
        <w:t>Check the pressure gauge is reliable.</w:t>
      </w:r>
    </w:p>
    <w:p w14:paraId="629F4106" w14:textId="77777777" w:rsidR="002F0B96" w:rsidRPr="002A0F2A" w:rsidRDefault="002F0B96" w:rsidP="00687CB2">
      <w:pPr>
        <w:pStyle w:val="ListeParagraf"/>
        <w:numPr>
          <w:ilvl w:val="0"/>
          <w:numId w:val="28"/>
        </w:numPr>
        <w:spacing w:line="360" w:lineRule="auto"/>
        <w:ind w:left="1066" w:hanging="357"/>
      </w:pPr>
      <w:r w:rsidRPr="002A0F2A">
        <w:t>Ensure tire pressure (tractor and sprayer) is correct.</w:t>
      </w:r>
    </w:p>
    <w:p w14:paraId="128E700E" w14:textId="77777777" w:rsidR="002F0B96" w:rsidRDefault="002F0B96" w:rsidP="00687CB2">
      <w:pPr>
        <w:pStyle w:val="ListeParagraf"/>
        <w:numPr>
          <w:ilvl w:val="0"/>
          <w:numId w:val="28"/>
        </w:numPr>
        <w:spacing w:line="360" w:lineRule="auto"/>
        <w:ind w:left="1066" w:hanging="357"/>
      </w:pPr>
      <w:r w:rsidRPr="002A0F2A">
        <w:t>Check the all nozzles which are at the same size.</w:t>
      </w:r>
    </w:p>
    <w:p w14:paraId="6BE05707" w14:textId="77777777" w:rsidR="002F0B96" w:rsidRPr="002A0F2A" w:rsidRDefault="002F0B96" w:rsidP="002F0B96">
      <w:pPr>
        <w:pStyle w:val="ListeParagraf"/>
        <w:numPr>
          <w:ilvl w:val="0"/>
          <w:numId w:val="27"/>
        </w:numPr>
        <w:spacing w:before="120" w:after="120" w:line="276" w:lineRule="auto"/>
        <w:contextualSpacing/>
        <w:rPr>
          <w:b/>
        </w:rPr>
      </w:pPr>
      <w:r w:rsidRPr="002A0F2A">
        <w:rPr>
          <w:b/>
        </w:rPr>
        <w:t>Learn the Technical Information from the nozzle catalog and pesticide label.</w:t>
      </w:r>
    </w:p>
    <w:p w14:paraId="18778847" w14:textId="77777777" w:rsidR="002F0B96" w:rsidRDefault="002F0B96" w:rsidP="002F0B96">
      <w:r w:rsidRPr="002A0F2A">
        <w:t xml:space="preserve">It is necessary to know correct operation pressure for a given nozzle size. It can be learned from the nozzle catalog. On the other hand, pesticide dose and suggested application rate can be learned on the product label. Select the most suitable type of nozzle according to chemical that will be applied. </w:t>
      </w:r>
    </w:p>
    <w:p w14:paraId="3CB3D273" w14:textId="77777777" w:rsidR="002F0B96" w:rsidRPr="002A0F2A" w:rsidRDefault="002F0B96" w:rsidP="002F0B96"/>
    <w:p w14:paraId="599D6AA1" w14:textId="77777777" w:rsidR="002F0B96" w:rsidRPr="002A0F2A" w:rsidRDefault="002F0B96" w:rsidP="002F0B96">
      <w:pPr>
        <w:pStyle w:val="ListeParagraf"/>
        <w:numPr>
          <w:ilvl w:val="0"/>
          <w:numId w:val="27"/>
        </w:numPr>
        <w:spacing w:before="120" w:after="120" w:line="276" w:lineRule="auto"/>
        <w:contextualSpacing/>
        <w:rPr>
          <w:b/>
        </w:rPr>
      </w:pPr>
      <w:r w:rsidRPr="002A0F2A">
        <w:rPr>
          <w:b/>
        </w:rPr>
        <w:lastRenderedPageBreak/>
        <w:t>Check The System</w:t>
      </w:r>
    </w:p>
    <w:p w14:paraId="07108F10" w14:textId="77777777" w:rsidR="002F0B96" w:rsidRPr="002A0F2A" w:rsidRDefault="002F0B96" w:rsidP="002F0B96">
      <w:r w:rsidRPr="002A0F2A">
        <w:t>Start the tractor engine and set to the motor speed to desired rpm. Run the sprayer pump and begin spraying. Check the pressure and adjust desired operating pressure. Then:</w:t>
      </w:r>
    </w:p>
    <w:p w14:paraId="214D13DC" w14:textId="77777777" w:rsidR="002F0B96" w:rsidRPr="002A0F2A" w:rsidRDefault="002F0B96" w:rsidP="003F1051">
      <w:pPr>
        <w:pStyle w:val="ListeParagraf"/>
        <w:numPr>
          <w:ilvl w:val="0"/>
          <w:numId w:val="29"/>
        </w:numPr>
        <w:spacing w:line="360" w:lineRule="auto"/>
        <w:ind w:left="1066" w:hanging="357"/>
      </w:pPr>
      <w:r w:rsidRPr="002A0F2A">
        <w:t>Check that each nozzle that is working.</w:t>
      </w:r>
    </w:p>
    <w:p w14:paraId="24FF977F" w14:textId="77777777" w:rsidR="002F0B96" w:rsidRPr="002A0F2A" w:rsidRDefault="002F0B96" w:rsidP="003F1051">
      <w:pPr>
        <w:pStyle w:val="ListeParagraf"/>
        <w:numPr>
          <w:ilvl w:val="0"/>
          <w:numId w:val="29"/>
        </w:numPr>
        <w:spacing w:line="360" w:lineRule="auto"/>
        <w:ind w:left="1066" w:hanging="357"/>
      </w:pPr>
      <w:r w:rsidRPr="002A0F2A">
        <w:t xml:space="preserve">Check the angle of spray plumes that indicates whether nozzles clogged. </w:t>
      </w:r>
    </w:p>
    <w:p w14:paraId="7C639BEE" w14:textId="77777777" w:rsidR="002F0B96" w:rsidRPr="002A0F2A" w:rsidRDefault="002F0B96" w:rsidP="003F1051">
      <w:pPr>
        <w:pStyle w:val="ListeParagraf"/>
        <w:numPr>
          <w:ilvl w:val="0"/>
          <w:numId w:val="29"/>
        </w:numPr>
        <w:spacing w:line="360" w:lineRule="auto"/>
        <w:ind w:left="1066" w:hanging="357"/>
      </w:pPr>
      <w:r w:rsidRPr="002A0F2A">
        <w:t>Check that the agitation system is working properly.</w:t>
      </w:r>
    </w:p>
    <w:p w14:paraId="1461ED87" w14:textId="77777777" w:rsidR="002F0B96" w:rsidRDefault="002F0B96" w:rsidP="003F1051">
      <w:pPr>
        <w:pStyle w:val="ListeParagraf"/>
        <w:numPr>
          <w:ilvl w:val="0"/>
          <w:numId w:val="29"/>
        </w:numPr>
        <w:spacing w:line="360" w:lineRule="auto"/>
        <w:ind w:left="1066" w:hanging="357"/>
      </w:pPr>
      <w:r w:rsidRPr="002A0F2A">
        <w:t>Search for and correct any leaks.</w:t>
      </w:r>
    </w:p>
    <w:p w14:paraId="7B5DF2EE" w14:textId="77777777" w:rsidR="002F0B96" w:rsidRPr="002A0F2A" w:rsidRDefault="002F0B96" w:rsidP="002F0B96">
      <w:pPr>
        <w:pStyle w:val="ListeParagraf"/>
        <w:numPr>
          <w:ilvl w:val="0"/>
          <w:numId w:val="27"/>
        </w:numPr>
        <w:spacing w:before="120" w:after="120" w:line="276" w:lineRule="auto"/>
        <w:contextualSpacing/>
        <w:rPr>
          <w:b/>
        </w:rPr>
      </w:pPr>
      <w:r w:rsidRPr="002A0F2A">
        <w:rPr>
          <w:b/>
        </w:rPr>
        <w:t>Check Actual Travel Speed of Sprayer</w:t>
      </w:r>
    </w:p>
    <w:p w14:paraId="5E3D94F6" w14:textId="77777777" w:rsidR="002F0B96" w:rsidRDefault="002F0B96" w:rsidP="002F0B96">
      <w:r w:rsidRPr="002A0F2A">
        <w:t xml:space="preserve">Calculating the actual speed of the tractor (or </w:t>
      </w:r>
      <w:proofErr w:type="spellStart"/>
      <w:r w:rsidRPr="002A0F2A">
        <w:t>self propelled</w:t>
      </w:r>
      <w:proofErr w:type="spellEnd"/>
      <w:r w:rsidRPr="002A0F2A">
        <w:t xml:space="preserve"> sprayer) is crucial for accurate spraying. This step corrects speedometer errors due to wheel slippage. It is important to perform this step in the field so it accounts for soil type, slope of terrain and the average weight of the sprayer.</w:t>
      </w:r>
      <w:r>
        <w:t xml:space="preserve"> </w:t>
      </w:r>
      <w:r w:rsidRPr="002A0F2A">
        <w:t>To measure act</w:t>
      </w:r>
      <w:r>
        <w:t>u</w:t>
      </w:r>
      <w:r w:rsidRPr="002A0F2A">
        <w:t xml:space="preserve">al </w:t>
      </w:r>
      <w:r>
        <w:t>speed, s</w:t>
      </w:r>
      <w:r w:rsidRPr="002A0F2A">
        <w:t>elect the machine/tractor gear and RPM (revolutions per minute) that will be used during the spraying operation. The gear and RPM settings should allow a speed between 5 to 8 km/h. Actual speed should be based on the conditions of the site to be sprayed and operator ability. Measure of the minimum 60 meter strip in a field and mark the start and finish points. Start to drive far enough behind the first point to reach desired speed. Measure the time for the sprayer to drive this distance and calculate actual speed in km/h.</w:t>
      </w:r>
      <w:r>
        <w:t xml:space="preserve"> Note that </w:t>
      </w:r>
      <w:r w:rsidRPr="002646F8">
        <w:t xml:space="preserve">sprayer tank </w:t>
      </w:r>
      <w:r>
        <w:t xml:space="preserve">has </w:t>
      </w:r>
      <w:r w:rsidRPr="002646F8">
        <w:t>half full of clean water.</w:t>
      </w:r>
    </w:p>
    <w:p w14:paraId="7B888EFC" w14:textId="77777777" w:rsidR="002F0B96" w:rsidRDefault="002F0B96" w:rsidP="002F0B96">
      <w:pPr>
        <w:keepNext/>
      </w:pPr>
      <w:r w:rsidRPr="002A0F2A">
        <w:rPr>
          <w:noProof/>
          <w:lang w:val="en-GB" w:eastAsia="en-GB"/>
        </w:rPr>
        <w:drawing>
          <wp:inline distT="0" distB="0" distL="0" distR="0" wp14:anchorId="21DCE1D2" wp14:editId="31D0023E">
            <wp:extent cx="5760720" cy="1522409"/>
            <wp:effectExtent l="0" t="0" r="0" b="1905"/>
            <wp:docPr id="545800" name="Resim 54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1522409"/>
                    </a:xfrm>
                    <a:prstGeom prst="rect">
                      <a:avLst/>
                    </a:prstGeom>
                    <a:noFill/>
                    <a:ln>
                      <a:noFill/>
                    </a:ln>
                  </pic:spPr>
                </pic:pic>
              </a:graphicData>
            </a:graphic>
          </wp:inline>
        </w:drawing>
      </w:r>
    </w:p>
    <w:p w14:paraId="40E24FC9" w14:textId="77777777" w:rsidR="002F0B96" w:rsidRPr="002A0F2A" w:rsidRDefault="002F0B96" w:rsidP="002F0B96">
      <w:pPr>
        <w:pStyle w:val="ResimYazs"/>
      </w:pPr>
      <w:r>
        <w:t xml:space="preserve">Figure </w:t>
      </w:r>
      <w:r>
        <w:fldChar w:fldCharType="begin"/>
      </w:r>
      <w:r>
        <w:instrText xml:space="preserve"> SEQ Figure \* ARABIC </w:instrText>
      </w:r>
      <w:r>
        <w:fldChar w:fldCharType="separate"/>
      </w:r>
      <w:r>
        <w:rPr>
          <w:noProof/>
        </w:rPr>
        <w:t>11</w:t>
      </w:r>
      <w:r>
        <w:fldChar w:fldCharType="end"/>
      </w:r>
      <w:r>
        <w:t>. Measuring actual ground speed</w:t>
      </w:r>
    </w:p>
    <w:p w14:paraId="4F8080E8" w14:textId="77777777" w:rsidR="002F0B96" w:rsidRPr="002646F8" w:rsidRDefault="002F0B96" w:rsidP="002F0B96">
      <w:pPr>
        <w:rPr>
          <w:i/>
        </w:rPr>
      </w:pPr>
      <w:r w:rsidRPr="002646F8">
        <w:rPr>
          <w:i/>
        </w:rPr>
        <w:t>Note: Recalculate sprayer output anytime the speed of the sprayer is changed.</w:t>
      </w:r>
    </w:p>
    <w:p w14:paraId="0FDE252B" w14:textId="77777777" w:rsidR="002F0B96" w:rsidRPr="002A0F2A" w:rsidRDefault="002F0B96" w:rsidP="002F0B96">
      <w:pPr>
        <w:spacing w:line="293" w:lineRule="atLeast"/>
        <w:ind w:right="720"/>
        <w:jc w:val="left"/>
        <w:textAlignment w:val="baseline"/>
        <w:rPr>
          <w:rFonts w:ascii="Verdana" w:hAnsi="Verdana"/>
          <w:sz w:val="20"/>
          <w:szCs w:val="20"/>
        </w:rPr>
      </w:pPr>
    </w:p>
    <w:p w14:paraId="584490C7" w14:textId="77777777" w:rsidR="002F0B96" w:rsidRDefault="002F0B96" w:rsidP="002F0B96">
      <w:r w:rsidRPr="002A0F2A">
        <w:lastRenderedPageBreak/>
        <w:t xml:space="preserve">Calculate </w:t>
      </w:r>
      <w:r>
        <w:t>travel</w:t>
      </w:r>
      <w:r w:rsidRPr="002A0F2A">
        <w:t xml:space="preserve"> speed using one of the following formula, depending on the units used:</w:t>
      </w:r>
      <w:bookmarkStart w:id="43" w:name="t1"/>
      <w:bookmarkEnd w:id="43"/>
    </w:p>
    <w:p w14:paraId="5972F7EF" w14:textId="77777777" w:rsidR="002F0B96" w:rsidRDefault="002F0B96" w:rsidP="002F0B96">
      <w:pPr>
        <w:pStyle w:val="NormalWeb"/>
        <w:shd w:val="clear" w:color="auto" w:fill="FFFFFF"/>
        <w:ind w:left="120" w:right="300"/>
        <w:jc w:val="center"/>
        <w:textAlignment w:val="baseline"/>
      </w:pPr>
    </w:p>
    <w:p w14:paraId="2A9E7D44" w14:textId="77777777" w:rsidR="002F0B96" w:rsidRDefault="00223DC5" w:rsidP="002F0B96">
      <w:pPr>
        <w:pStyle w:val="NormalWeb"/>
        <w:shd w:val="clear" w:color="auto" w:fill="FFFFFF"/>
        <w:ind w:left="120" w:right="300" w:firstLine="588"/>
        <w:textAlignment w:val="baseline"/>
        <w:rPr>
          <w:rFonts w:ascii="Verdana" w:hAnsi="Verdana"/>
          <w:sz w:val="20"/>
          <w:szCs w:val="20"/>
          <w:bdr w:val="none" w:sz="0" w:space="0" w:color="auto" w:frame="1"/>
          <w:lang w:val="en-GB"/>
        </w:rPr>
      </w:pPr>
      <w:r w:rsidRPr="00223DC5">
        <w:rPr>
          <w:position w:val="-28"/>
        </w:rPr>
        <w:object w:dxaOrig="2420" w:dyaOrig="680" w14:anchorId="2EA6B6F5">
          <v:shape id="_x0000_i1025" type="#_x0000_t75" style="width:120.75pt;height:33.75pt" o:ole="">
            <v:imagedata r:id="rId52" o:title=""/>
          </v:shape>
          <o:OLEObject Type="Embed" ProgID="Equation.3" ShapeID="_x0000_i1025" DrawAspect="Content" ObjectID="_1555390912" r:id="rId53"/>
        </w:object>
      </w:r>
      <w:r w:rsidR="002F0B96">
        <w:t xml:space="preserve"> </w:t>
      </w:r>
    </w:p>
    <w:p w14:paraId="1D3873B2" w14:textId="77777777" w:rsidR="002F0B96" w:rsidRDefault="002F0B96" w:rsidP="002F0B96">
      <w:pPr>
        <w:pStyle w:val="NormalWeb"/>
        <w:shd w:val="clear" w:color="auto" w:fill="FFFFFF"/>
        <w:ind w:left="120" w:right="300"/>
        <w:jc w:val="center"/>
        <w:textAlignment w:val="baseline"/>
        <w:rPr>
          <w:rFonts w:ascii="Verdana" w:hAnsi="Verdana"/>
          <w:sz w:val="20"/>
          <w:szCs w:val="20"/>
          <w:lang w:val="en-GB"/>
        </w:rPr>
      </w:pPr>
    </w:p>
    <w:p w14:paraId="19BB2CE9" w14:textId="77777777" w:rsidR="002F0B96" w:rsidRDefault="002F0B96" w:rsidP="002F0B96">
      <w:r>
        <w:t>Where:</w:t>
      </w:r>
    </w:p>
    <w:p w14:paraId="3CB6B7CB" w14:textId="77777777" w:rsidR="002F0B96" w:rsidRDefault="002F0B96" w:rsidP="002F0B96">
      <w:proofErr w:type="gramStart"/>
      <w:r>
        <w:t>V :</w:t>
      </w:r>
      <w:proofErr w:type="gramEnd"/>
      <w:r>
        <w:t xml:space="preserve"> Travel speed (km/h)</w:t>
      </w:r>
    </w:p>
    <w:p w14:paraId="48B5B5B8" w14:textId="77777777" w:rsidR="002F0B96" w:rsidRDefault="002F0B96" w:rsidP="002F0B96">
      <w:proofErr w:type="gramStart"/>
      <w:r>
        <w:t>X :</w:t>
      </w:r>
      <w:proofErr w:type="gramEnd"/>
      <w:r>
        <w:t xml:space="preserve"> Distance (m)</w:t>
      </w:r>
    </w:p>
    <w:p w14:paraId="7E093EEA" w14:textId="77777777" w:rsidR="002F0B96" w:rsidRPr="00364173" w:rsidRDefault="002F0B96" w:rsidP="002F0B96">
      <w:proofErr w:type="gramStart"/>
      <w:r>
        <w:t>T :</w:t>
      </w:r>
      <w:proofErr w:type="gramEnd"/>
      <w:r>
        <w:t xml:space="preserve"> Time (s)</w:t>
      </w:r>
    </w:p>
    <w:p w14:paraId="43BF8680" w14:textId="77777777" w:rsidR="002F0B96" w:rsidRPr="002A0F2A" w:rsidRDefault="002F0B96" w:rsidP="002F0B96">
      <w:pPr>
        <w:pStyle w:val="NormalWeb"/>
        <w:shd w:val="clear" w:color="auto" w:fill="FFFFFF"/>
        <w:ind w:left="120" w:right="300"/>
        <w:jc w:val="center"/>
        <w:textAlignment w:val="baseline"/>
        <w:rPr>
          <w:rFonts w:ascii="Verdana" w:hAnsi="Verdana"/>
          <w:sz w:val="20"/>
          <w:szCs w:val="20"/>
          <w:lang w:val="en-GB"/>
        </w:rPr>
      </w:pPr>
    </w:p>
    <w:p w14:paraId="2597C121" w14:textId="77777777" w:rsidR="002F0B96" w:rsidRPr="00111A77" w:rsidRDefault="002F0B96" w:rsidP="002F0B96">
      <w:pPr>
        <w:pStyle w:val="ListeParagraf"/>
        <w:numPr>
          <w:ilvl w:val="0"/>
          <w:numId w:val="27"/>
        </w:numPr>
        <w:spacing w:before="120" w:after="120" w:line="276" w:lineRule="auto"/>
        <w:contextualSpacing/>
        <w:rPr>
          <w:b/>
        </w:rPr>
      </w:pPr>
      <w:r w:rsidRPr="00111A77">
        <w:rPr>
          <w:b/>
        </w:rPr>
        <w:t xml:space="preserve">Calculate Sprayer Application Rate </w:t>
      </w:r>
    </w:p>
    <w:p w14:paraId="49D8E6A7" w14:textId="77777777" w:rsidR="002F0B96" w:rsidRDefault="002F0B96" w:rsidP="002F0B96">
      <w:pPr>
        <w:rPr>
          <w:bdr w:val="none" w:sz="0" w:space="0" w:color="auto" w:frame="1"/>
        </w:rPr>
      </w:pPr>
      <w:bookmarkStart w:id="44" w:name="t2"/>
      <w:bookmarkEnd w:id="44"/>
      <w:r w:rsidRPr="007A240D">
        <w:rPr>
          <w:bdr w:val="none" w:sz="0" w:space="0" w:color="auto" w:frame="1"/>
        </w:rPr>
        <w:t>When the sprayer has been carefully checked, the actual calibration process</w:t>
      </w:r>
      <w:r>
        <w:rPr>
          <w:bdr w:val="none" w:sz="0" w:space="0" w:color="auto" w:frame="1"/>
        </w:rPr>
        <w:t xml:space="preserve"> </w:t>
      </w:r>
      <w:r w:rsidRPr="007A240D">
        <w:rPr>
          <w:bdr w:val="none" w:sz="0" w:space="0" w:color="auto" w:frame="1"/>
        </w:rPr>
        <w:t xml:space="preserve">can be </w:t>
      </w:r>
      <w:r>
        <w:rPr>
          <w:bdr w:val="none" w:sz="0" w:space="0" w:color="auto" w:frame="1"/>
        </w:rPr>
        <w:t>started</w:t>
      </w:r>
      <w:r w:rsidRPr="007A240D">
        <w:rPr>
          <w:bdr w:val="none" w:sz="0" w:space="0" w:color="auto" w:frame="1"/>
        </w:rPr>
        <w:t>.</w:t>
      </w:r>
      <w:r>
        <w:rPr>
          <w:bdr w:val="none" w:sz="0" w:space="0" w:color="auto" w:frame="1"/>
        </w:rPr>
        <w:t xml:space="preserve"> There is a main formula to calculate sprayer application rate. </w:t>
      </w:r>
    </w:p>
    <w:p w14:paraId="39904249" w14:textId="77777777" w:rsidR="003C781D" w:rsidRDefault="003C781D" w:rsidP="002F0B96">
      <w:pPr>
        <w:rPr>
          <w:bdr w:val="none" w:sz="0" w:space="0" w:color="auto" w:frame="1"/>
        </w:rPr>
      </w:pPr>
    </w:p>
    <w:p w14:paraId="21158271" w14:textId="77777777" w:rsidR="002F0B96" w:rsidRDefault="00223DC5" w:rsidP="002F0B96">
      <w:pPr>
        <w:rPr>
          <w:bdr w:val="none" w:sz="0" w:space="0" w:color="auto" w:frame="1"/>
        </w:rPr>
      </w:pPr>
      <w:r w:rsidRPr="00C0179A">
        <w:rPr>
          <w:position w:val="-24"/>
          <w:lang w:eastAsia="tr-TR"/>
        </w:rPr>
        <w:object w:dxaOrig="1460" w:dyaOrig="639" w14:anchorId="4CC5912C">
          <v:shape id="_x0000_i1026" type="#_x0000_t75" style="width:72.75pt;height:31.5pt" o:ole="">
            <v:imagedata r:id="rId54" o:title=""/>
          </v:shape>
          <o:OLEObject Type="Embed" ProgID="Equation.3" ShapeID="_x0000_i1026" DrawAspect="Content" ObjectID="_1555390913" r:id="rId55"/>
        </w:object>
      </w:r>
    </w:p>
    <w:p w14:paraId="5139E07F" w14:textId="77777777" w:rsidR="002F0B96" w:rsidRPr="00111A77" w:rsidRDefault="002F0B96" w:rsidP="002F0B96">
      <w:pPr>
        <w:rPr>
          <w:bdr w:val="none" w:sz="0" w:space="0" w:color="auto" w:frame="1"/>
        </w:rPr>
      </w:pPr>
      <w:r w:rsidRPr="00111A77">
        <w:rPr>
          <w:bdr w:val="none" w:sz="0" w:space="0" w:color="auto" w:frame="1"/>
        </w:rPr>
        <w:t>Where;</w:t>
      </w:r>
    </w:p>
    <w:p w14:paraId="346651DD" w14:textId="77777777" w:rsidR="002F0B96" w:rsidRPr="00111A77" w:rsidRDefault="002F0B96" w:rsidP="002F0B96">
      <w:pPr>
        <w:rPr>
          <w:bdr w:val="none" w:sz="0" w:space="0" w:color="auto" w:frame="1"/>
        </w:rPr>
      </w:pPr>
      <w:r w:rsidRPr="003B5389">
        <w:rPr>
          <w:i/>
          <w:bdr w:val="none" w:sz="0" w:space="0" w:color="auto" w:frame="1"/>
        </w:rPr>
        <w:t>N</w:t>
      </w:r>
      <w:r>
        <w:rPr>
          <w:bdr w:val="none" w:sz="0" w:space="0" w:color="auto" w:frame="1"/>
        </w:rPr>
        <w:t xml:space="preserve"> </w:t>
      </w:r>
      <w:r>
        <w:rPr>
          <w:bdr w:val="none" w:sz="0" w:space="0" w:color="auto" w:frame="1"/>
        </w:rPr>
        <w:tab/>
        <w:t>:</w:t>
      </w:r>
      <w:r w:rsidRPr="00111A77">
        <w:rPr>
          <w:bdr w:val="none" w:sz="0" w:space="0" w:color="auto" w:frame="1"/>
        </w:rPr>
        <w:t xml:space="preserve"> Application volume of sprayer (l/ha)</w:t>
      </w:r>
    </w:p>
    <w:p w14:paraId="545F4A13" w14:textId="77777777" w:rsidR="002F0B96" w:rsidRPr="00111A77" w:rsidRDefault="002F0B96" w:rsidP="002F0B96">
      <w:pPr>
        <w:rPr>
          <w:bdr w:val="none" w:sz="0" w:space="0" w:color="auto" w:frame="1"/>
        </w:rPr>
      </w:pPr>
      <w:r w:rsidRPr="003B5389">
        <w:rPr>
          <w:i/>
          <w:bdr w:val="none" w:sz="0" w:space="0" w:color="auto" w:frame="1"/>
        </w:rPr>
        <w:t>Q</w:t>
      </w:r>
      <w:r>
        <w:rPr>
          <w:bdr w:val="none" w:sz="0" w:space="0" w:color="auto" w:frame="1"/>
        </w:rPr>
        <w:tab/>
        <w:t>: Average flow</w:t>
      </w:r>
      <w:r w:rsidRPr="00111A77">
        <w:rPr>
          <w:bdr w:val="none" w:sz="0" w:space="0" w:color="auto" w:frame="1"/>
        </w:rPr>
        <w:t xml:space="preserve"> rate of nozzle</w:t>
      </w:r>
      <w:r>
        <w:rPr>
          <w:bdr w:val="none" w:sz="0" w:space="0" w:color="auto" w:frame="1"/>
        </w:rPr>
        <w:t>s</w:t>
      </w:r>
      <w:r w:rsidRPr="00111A77">
        <w:rPr>
          <w:bdr w:val="none" w:sz="0" w:space="0" w:color="auto" w:frame="1"/>
        </w:rPr>
        <w:t xml:space="preserve"> (l/min)</w:t>
      </w:r>
    </w:p>
    <w:p w14:paraId="66A99CFB" w14:textId="77777777" w:rsidR="002F0B96" w:rsidRPr="00111A77" w:rsidRDefault="002F0B96" w:rsidP="002F0B96">
      <w:pPr>
        <w:rPr>
          <w:bdr w:val="none" w:sz="0" w:space="0" w:color="auto" w:frame="1"/>
        </w:rPr>
      </w:pPr>
      <w:r w:rsidRPr="003B5389">
        <w:rPr>
          <w:i/>
          <w:bdr w:val="none" w:sz="0" w:space="0" w:color="auto" w:frame="1"/>
        </w:rPr>
        <w:t>B</w:t>
      </w:r>
      <w:r>
        <w:rPr>
          <w:bdr w:val="none" w:sz="0" w:space="0" w:color="auto" w:frame="1"/>
        </w:rPr>
        <w:tab/>
        <w:t>:</w:t>
      </w:r>
      <w:r w:rsidRPr="00111A77">
        <w:rPr>
          <w:bdr w:val="none" w:sz="0" w:space="0" w:color="auto" w:frame="1"/>
        </w:rPr>
        <w:t xml:space="preserve"> </w:t>
      </w:r>
      <w:r>
        <w:rPr>
          <w:bdr w:val="none" w:sz="0" w:space="0" w:color="auto" w:frame="1"/>
        </w:rPr>
        <w:t xml:space="preserve">Working </w:t>
      </w:r>
      <w:r w:rsidRPr="00111A77">
        <w:rPr>
          <w:bdr w:val="none" w:sz="0" w:space="0" w:color="auto" w:frame="1"/>
        </w:rPr>
        <w:t>width (m) and</w:t>
      </w:r>
    </w:p>
    <w:p w14:paraId="13F84079" w14:textId="77777777" w:rsidR="002F0B96" w:rsidRPr="00111A77" w:rsidRDefault="002F0B96" w:rsidP="002F0B96">
      <w:pPr>
        <w:rPr>
          <w:bdr w:val="none" w:sz="0" w:space="0" w:color="auto" w:frame="1"/>
        </w:rPr>
      </w:pPr>
      <w:r w:rsidRPr="003B5389">
        <w:rPr>
          <w:i/>
          <w:bdr w:val="none" w:sz="0" w:space="0" w:color="auto" w:frame="1"/>
        </w:rPr>
        <w:t>V</w:t>
      </w:r>
      <w:r>
        <w:rPr>
          <w:bdr w:val="none" w:sz="0" w:space="0" w:color="auto" w:frame="1"/>
        </w:rPr>
        <w:tab/>
        <w:t>:</w:t>
      </w:r>
      <w:r w:rsidRPr="00111A77">
        <w:rPr>
          <w:bdr w:val="none" w:sz="0" w:space="0" w:color="auto" w:frame="1"/>
        </w:rPr>
        <w:t xml:space="preserve"> Travel speed (km/h)’.</w:t>
      </w:r>
    </w:p>
    <w:p w14:paraId="35CE1C07" w14:textId="77777777" w:rsidR="002F0B96" w:rsidRDefault="002F0B96" w:rsidP="002F0B96">
      <w:pPr>
        <w:rPr>
          <w:bdr w:val="none" w:sz="0" w:space="0" w:color="auto" w:frame="1"/>
        </w:rPr>
      </w:pPr>
    </w:p>
    <w:p w14:paraId="3F16099E" w14:textId="77777777" w:rsidR="002F0B96" w:rsidRDefault="002F0B96" w:rsidP="002F0B96">
      <w:r>
        <w:t>Measuring cups and a chronometer are necessary to find the liquid sprayed in a minute by all the nozzles of sprayer. In order to determine nozzle rate</w:t>
      </w:r>
      <w:r w:rsidRPr="00B94C43">
        <w:t xml:space="preserve">; </w:t>
      </w:r>
      <w:r>
        <w:t>measuring cups is kept under the nozzles for a</w:t>
      </w:r>
      <w:r w:rsidRPr="00B94C43">
        <w:t xml:space="preserve"> </w:t>
      </w:r>
      <w:r>
        <w:t>minute (Figure 3)</w:t>
      </w:r>
      <w:r w:rsidRPr="00B94C43">
        <w:t xml:space="preserve">. </w:t>
      </w:r>
      <w:r w:rsidRPr="00E84C60">
        <w:t xml:space="preserve">This process is repeated </w:t>
      </w:r>
      <w:r>
        <w:t xml:space="preserve">two or </w:t>
      </w:r>
      <w:r w:rsidRPr="00E84C60">
        <w:t>three times</w:t>
      </w:r>
      <w:r w:rsidRPr="00B94C43">
        <w:t xml:space="preserve">. </w:t>
      </w:r>
      <w:r>
        <w:t>Average value obtained gives the total nozzle rate. The value founded divided by the total number of nozzles and flow rate of a nozzle is founded.</w:t>
      </w:r>
    </w:p>
    <w:p w14:paraId="4B7BBA67" w14:textId="77777777" w:rsidR="002F0B96" w:rsidRDefault="002F0B96" w:rsidP="002F0B96"/>
    <w:p w14:paraId="64AAF09C" w14:textId="77777777" w:rsidR="002F0B96" w:rsidRDefault="002F0B96" w:rsidP="002F0B96">
      <w:pPr>
        <w:keepNext/>
        <w:jc w:val="center"/>
      </w:pPr>
    </w:p>
    <w:p w14:paraId="0CDD7FCB" w14:textId="77777777" w:rsidR="002F0B96" w:rsidRDefault="002F0B96" w:rsidP="002F0B96">
      <w:pPr>
        <w:keepNext/>
        <w:jc w:val="center"/>
      </w:pPr>
      <w:r>
        <w:rPr>
          <w:noProof/>
          <w:lang w:val="en-GB" w:eastAsia="en-GB"/>
        </w:rPr>
        <w:drawing>
          <wp:inline distT="0" distB="0" distL="0" distR="0" wp14:anchorId="13F2CCE8" wp14:editId="64ABA597">
            <wp:extent cx="4415155" cy="1595212"/>
            <wp:effectExtent l="0" t="0" r="4445" b="0"/>
            <wp:docPr id="1226856" name="Resim 1226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29139" cy="1600264"/>
                    </a:xfrm>
                    <a:prstGeom prst="rect">
                      <a:avLst/>
                    </a:prstGeom>
                    <a:noFill/>
                  </pic:spPr>
                </pic:pic>
              </a:graphicData>
            </a:graphic>
          </wp:inline>
        </w:drawing>
      </w:r>
    </w:p>
    <w:p w14:paraId="287C5089" w14:textId="77777777" w:rsidR="002F0B96" w:rsidRDefault="002F0B96" w:rsidP="002F0B96">
      <w:pPr>
        <w:pStyle w:val="ResimYazs"/>
        <w:jc w:val="center"/>
        <w:rPr>
          <w:bdr w:val="none" w:sz="0" w:space="0" w:color="auto" w:frame="1"/>
        </w:rPr>
      </w:pPr>
      <w:r>
        <w:t xml:space="preserve">Figure </w:t>
      </w:r>
      <w:r>
        <w:fldChar w:fldCharType="begin"/>
      </w:r>
      <w:r>
        <w:instrText xml:space="preserve"> SEQ Figure \* ARABIC </w:instrText>
      </w:r>
      <w:r>
        <w:fldChar w:fldCharType="separate"/>
      </w:r>
      <w:r>
        <w:rPr>
          <w:noProof/>
        </w:rPr>
        <w:t>12</w:t>
      </w:r>
      <w:r>
        <w:fldChar w:fldCharType="end"/>
      </w:r>
      <w:r>
        <w:t>. Measuring flow rates of nozzles.</w:t>
      </w:r>
    </w:p>
    <w:p w14:paraId="442A5DAD" w14:textId="77777777" w:rsidR="002F0B96" w:rsidRDefault="002F0B96" w:rsidP="002F0B96">
      <w:r w:rsidRPr="003B5389">
        <w:t>Band applications:</w:t>
      </w:r>
    </w:p>
    <w:p w14:paraId="2858A1BF" w14:textId="77777777" w:rsidR="002F0B96" w:rsidRPr="003B5389" w:rsidRDefault="00223DC5" w:rsidP="002F0B96">
      <w:pPr>
        <w:rPr>
          <w:bdr w:val="none" w:sz="0" w:space="0" w:color="auto" w:frame="1"/>
        </w:rPr>
      </w:pPr>
      <w:r w:rsidRPr="003B5389">
        <w:rPr>
          <w:position w:val="-24"/>
          <w:lang w:eastAsia="tr-TR"/>
        </w:rPr>
        <w:object w:dxaOrig="1460" w:dyaOrig="639" w14:anchorId="525F195A">
          <v:shape id="_x0000_i1027" type="#_x0000_t75" style="width:72.75pt;height:31.5pt" o:ole="">
            <v:imagedata r:id="rId57" o:title=""/>
          </v:shape>
          <o:OLEObject Type="Embed" ProgID="Equation.3" ShapeID="_x0000_i1027" DrawAspect="Content" ObjectID="_1555390914" r:id="rId58"/>
        </w:object>
      </w:r>
    </w:p>
    <w:p w14:paraId="6B41E571" w14:textId="77777777" w:rsidR="002F0B96" w:rsidRPr="003B5389" w:rsidRDefault="002F0B96" w:rsidP="002F0B96">
      <w:pPr>
        <w:rPr>
          <w:bdr w:val="none" w:sz="0" w:space="0" w:color="auto" w:frame="1"/>
        </w:rPr>
      </w:pPr>
      <w:r w:rsidRPr="003B5389">
        <w:rPr>
          <w:bdr w:val="none" w:sz="0" w:space="0" w:color="auto" w:frame="1"/>
        </w:rPr>
        <w:t>Where;</w:t>
      </w:r>
    </w:p>
    <w:p w14:paraId="5A0BFDB6" w14:textId="77777777" w:rsidR="002F0B96" w:rsidRPr="003B5389" w:rsidRDefault="002F0B96" w:rsidP="002F0B96">
      <w:pPr>
        <w:rPr>
          <w:bdr w:val="none" w:sz="0" w:space="0" w:color="auto" w:frame="1"/>
        </w:rPr>
      </w:pPr>
      <w:r w:rsidRPr="003B5389">
        <w:rPr>
          <w:bdr w:val="none" w:sz="0" w:space="0" w:color="auto" w:frame="1"/>
        </w:rPr>
        <w:t xml:space="preserve">N </w:t>
      </w:r>
      <w:r w:rsidRPr="003B5389">
        <w:rPr>
          <w:bdr w:val="none" w:sz="0" w:space="0" w:color="auto" w:frame="1"/>
        </w:rPr>
        <w:tab/>
        <w:t>: Application volume of sprayer (l/ha)</w:t>
      </w:r>
    </w:p>
    <w:p w14:paraId="19110B0F" w14:textId="77777777" w:rsidR="002F0B96" w:rsidRPr="003B5389" w:rsidRDefault="002F0B96" w:rsidP="002F0B96">
      <w:pPr>
        <w:rPr>
          <w:bdr w:val="none" w:sz="0" w:space="0" w:color="auto" w:frame="1"/>
        </w:rPr>
      </w:pPr>
      <w:r w:rsidRPr="003B5389">
        <w:rPr>
          <w:bdr w:val="none" w:sz="0" w:space="0" w:color="auto" w:frame="1"/>
        </w:rPr>
        <w:t>Q</w:t>
      </w:r>
      <w:r w:rsidRPr="003B5389">
        <w:rPr>
          <w:bdr w:val="none" w:sz="0" w:space="0" w:color="auto" w:frame="1"/>
        </w:rPr>
        <w:tab/>
        <w:t>: Average flow rate of a nozzle (l/min)</w:t>
      </w:r>
    </w:p>
    <w:p w14:paraId="3DE1ED0E" w14:textId="77777777" w:rsidR="002F0B96" w:rsidRPr="003B5389" w:rsidRDefault="002F0B96" w:rsidP="002F0B96">
      <w:pPr>
        <w:rPr>
          <w:bdr w:val="none" w:sz="0" w:space="0" w:color="auto" w:frame="1"/>
        </w:rPr>
      </w:pPr>
      <w:r w:rsidRPr="003B5389">
        <w:rPr>
          <w:bdr w:val="none" w:sz="0" w:space="0" w:color="auto" w:frame="1"/>
        </w:rPr>
        <w:t>B</w:t>
      </w:r>
      <w:r w:rsidRPr="003B5389">
        <w:rPr>
          <w:bdr w:val="none" w:sz="0" w:space="0" w:color="auto" w:frame="1"/>
        </w:rPr>
        <w:tab/>
        <w:t>: Band width (m) and</w:t>
      </w:r>
    </w:p>
    <w:p w14:paraId="1F500B2E" w14:textId="77777777" w:rsidR="002F0B96" w:rsidRPr="00111A77" w:rsidRDefault="002F0B96" w:rsidP="002F0B96">
      <w:pPr>
        <w:rPr>
          <w:bdr w:val="none" w:sz="0" w:space="0" w:color="auto" w:frame="1"/>
        </w:rPr>
      </w:pPr>
      <w:r w:rsidRPr="003B5389">
        <w:rPr>
          <w:bdr w:val="none" w:sz="0" w:space="0" w:color="auto" w:frame="1"/>
        </w:rPr>
        <w:t>V</w:t>
      </w:r>
      <w:r w:rsidRPr="003B5389">
        <w:rPr>
          <w:bdr w:val="none" w:sz="0" w:space="0" w:color="auto" w:frame="1"/>
        </w:rPr>
        <w:tab/>
        <w:t>: Travel speed (km/h)</w:t>
      </w:r>
    </w:p>
    <w:p w14:paraId="5CC99610" w14:textId="77777777" w:rsidR="002F0B96" w:rsidRDefault="002F0B96" w:rsidP="002F0B96"/>
    <w:p w14:paraId="3C8EC00D" w14:textId="77777777" w:rsidR="002F0B96" w:rsidRPr="002A0F2A" w:rsidRDefault="002F0B96" w:rsidP="002F0B96">
      <w:r w:rsidRPr="002A0F2A">
        <w:t xml:space="preserve">A boom that has both worn and plugged nozzles can still deliver the calculated sprayer output, so every nozzle must be tested. </w:t>
      </w:r>
      <w:r>
        <w:t>Nozzles should be replaced when the measured flow rate is more 10% than that shown in nozzle catalog.</w:t>
      </w:r>
    </w:p>
    <w:p w14:paraId="4B6A7D33" w14:textId="77777777" w:rsidR="002F0B96" w:rsidRDefault="002F0B96" w:rsidP="002F0B96">
      <w:r>
        <w:t xml:space="preserve">If the flow rate of the nozzle differ by a large amount from the required, changing the nozzle with the next size should be preferred. It is not suggested to rectify adjustment by pressure regulation. Otherwise droplet characteristics will be changed into unwanted sizes. But small changes can be adjusted by pressure regulators. </w:t>
      </w:r>
    </w:p>
    <w:p w14:paraId="4F51FC7F" w14:textId="77777777" w:rsidR="002F0B96" w:rsidRPr="00417EA0" w:rsidRDefault="002F0B96" w:rsidP="002F0B96">
      <w:pPr>
        <w:pStyle w:val="ListeParagraf"/>
        <w:numPr>
          <w:ilvl w:val="0"/>
          <w:numId w:val="27"/>
        </w:numPr>
        <w:spacing w:before="120" w:after="120" w:line="276" w:lineRule="auto"/>
        <w:contextualSpacing/>
        <w:rPr>
          <w:b/>
        </w:rPr>
      </w:pPr>
      <w:r w:rsidRPr="00417EA0">
        <w:rPr>
          <w:b/>
        </w:rPr>
        <w:t>Calculation Volume of Pesticide needed to put into spray tank for broadcast spraying</w:t>
      </w:r>
    </w:p>
    <w:p w14:paraId="17506E5A" w14:textId="77777777" w:rsidR="002F0B96" w:rsidRPr="00933D4F" w:rsidRDefault="002F0B96" w:rsidP="002F0B96"/>
    <w:p w14:paraId="03A640D9" w14:textId="00EE4EDE" w:rsidR="002F0B96" w:rsidRPr="00933D4F" w:rsidRDefault="00223DC5" w:rsidP="002F0B96">
      <w:pPr>
        <w:pStyle w:val="NormalGirinti"/>
        <w:tabs>
          <w:tab w:val="clear" w:pos="720"/>
        </w:tabs>
        <w:ind w:left="0"/>
      </w:pPr>
      <w:r w:rsidRPr="00223DC5">
        <w:rPr>
          <w:position w:val="-28"/>
        </w:rPr>
        <w:object w:dxaOrig="8000" w:dyaOrig="680" w14:anchorId="255C7FC4">
          <v:shape id="_x0000_i1028" type="#_x0000_t75" style="width:418.5pt;height:33.75pt" o:ole="">
            <v:imagedata r:id="rId59" o:title=""/>
          </v:shape>
          <o:OLEObject Type="Embed" ProgID="Equation.3" ShapeID="_x0000_i1028" DrawAspect="Content" ObjectID="_1555390915" r:id="rId60"/>
        </w:object>
      </w:r>
    </w:p>
    <w:p w14:paraId="1C12899E" w14:textId="77777777" w:rsidR="002F0B96" w:rsidRDefault="002F0B96" w:rsidP="002F0B96"/>
    <w:p w14:paraId="0E364280" w14:textId="77777777" w:rsidR="002F0B96" w:rsidRDefault="002F0B96" w:rsidP="002F0B96">
      <w:pPr>
        <w:pStyle w:val="Balk3"/>
        <w:keepNext/>
        <w:keepLines/>
        <w:spacing w:before="40" w:line="276" w:lineRule="auto"/>
        <w:ind w:left="720"/>
      </w:pPr>
      <w:bookmarkStart w:id="45" w:name="_Toc463961071"/>
      <w:bookmarkStart w:id="46" w:name="_Toc472511863"/>
      <w:bookmarkStart w:id="47" w:name="_Toc481649017"/>
      <w:r>
        <w:lastRenderedPageBreak/>
        <w:t>Orchard Sprayer Calibration Step by Step</w:t>
      </w:r>
      <w:bookmarkEnd w:id="45"/>
      <w:bookmarkEnd w:id="46"/>
      <w:bookmarkEnd w:id="47"/>
    </w:p>
    <w:p w14:paraId="52A1E2A5" w14:textId="52CBDAD2" w:rsidR="002F0B96" w:rsidRDefault="002F0B96" w:rsidP="002F0B96">
      <w:proofErr w:type="spellStart"/>
      <w:r w:rsidRPr="00115F18">
        <w:rPr>
          <w:lang w:val="tr-TR"/>
        </w:rPr>
        <w:t>Spraying</w:t>
      </w:r>
      <w:proofErr w:type="spellEnd"/>
      <w:r w:rsidRPr="00115F18">
        <w:rPr>
          <w:lang w:val="tr-TR"/>
        </w:rPr>
        <w:t xml:space="preserve"> </w:t>
      </w:r>
      <w:proofErr w:type="spellStart"/>
      <w:r w:rsidRPr="00115F18">
        <w:rPr>
          <w:lang w:val="tr-TR"/>
        </w:rPr>
        <w:t>application</w:t>
      </w:r>
      <w:proofErr w:type="spellEnd"/>
      <w:r w:rsidRPr="00115F18">
        <w:rPr>
          <w:lang w:val="tr-TR"/>
        </w:rPr>
        <w:t xml:space="preserve"> </w:t>
      </w:r>
      <w:proofErr w:type="spellStart"/>
      <w:r w:rsidRPr="00115F18">
        <w:rPr>
          <w:lang w:val="tr-TR"/>
        </w:rPr>
        <w:t>rates</w:t>
      </w:r>
      <w:proofErr w:type="spellEnd"/>
      <w:r w:rsidRPr="00115F18">
        <w:rPr>
          <w:lang w:val="tr-TR"/>
        </w:rPr>
        <w:t xml:space="preserve"> </w:t>
      </w:r>
      <w:proofErr w:type="spellStart"/>
      <w:r w:rsidRPr="00115F18">
        <w:rPr>
          <w:lang w:val="tr-TR"/>
        </w:rPr>
        <w:t>varies</w:t>
      </w:r>
      <w:proofErr w:type="spellEnd"/>
      <w:r w:rsidRPr="00115F18">
        <w:rPr>
          <w:lang w:val="tr-TR"/>
        </w:rPr>
        <w:t xml:space="preserve"> </w:t>
      </w:r>
      <w:proofErr w:type="spellStart"/>
      <w:r w:rsidRPr="00115F18">
        <w:rPr>
          <w:lang w:val="tr-TR"/>
        </w:rPr>
        <w:t>so</w:t>
      </w:r>
      <w:proofErr w:type="spellEnd"/>
      <w:r w:rsidRPr="00115F18">
        <w:rPr>
          <w:lang w:val="tr-TR"/>
        </w:rPr>
        <w:t xml:space="preserve"> </w:t>
      </w:r>
      <w:proofErr w:type="spellStart"/>
      <w:r w:rsidRPr="00115F18">
        <w:rPr>
          <w:lang w:val="tr-TR"/>
        </w:rPr>
        <w:t>much</w:t>
      </w:r>
      <w:proofErr w:type="spellEnd"/>
      <w:r w:rsidRPr="00115F18">
        <w:rPr>
          <w:lang w:val="tr-TR"/>
        </w:rPr>
        <w:t xml:space="preserve"> in </w:t>
      </w:r>
      <w:proofErr w:type="spellStart"/>
      <w:r w:rsidRPr="00115F18">
        <w:rPr>
          <w:lang w:val="tr-TR"/>
        </w:rPr>
        <w:t>fruit</w:t>
      </w:r>
      <w:proofErr w:type="spellEnd"/>
      <w:r w:rsidRPr="00115F18">
        <w:rPr>
          <w:lang w:val="tr-TR"/>
        </w:rPr>
        <w:t xml:space="preserve"> </w:t>
      </w:r>
      <w:proofErr w:type="spellStart"/>
      <w:r w:rsidRPr="00115F18">
        <w:rPr>
          <w:lang w:val="tr-TR"/>
        </w:rPr>
        <w:t>trees</w:t>
      </w:r>
      <w:proofErr w:type="spellEnd"/>
      <w:r w:rsidRPr="00115F18">
        <w:rPr>
          <w:lang w:val="tr-TR"/>
        </w:rPr>
        <w:t>.</w:t>
      </w:r>
      <w:r>
        <w:rPr>
          <w:lang w:val="tr-TR"/>
        </w:rPr>
        <w:t xml:space="preserve"> </w:t>
      </w:r>
      <w:proofErr w:type="spellStart"/>
      <w:r w:rsidRPr="00115F18">
        <w:rPr>
          <w:lang w:val="tr-TR"/>
        </w:rPr>
        <w:t>The</w:t>
      </w:r>
      <w:proofErr w:type="spellEnd"/>
      <w:r w:rsidRPr="00115F18">
        <w:rPr>
          <w:lang w:val="tr-TR"/>
        </w:rPr>
        <w:t xml:space="preserve"> </w:t>
      </w:r>
      <w:proofErr w:type="spellStart"/>
      <w:r w:rsidRPr="00115F18">
        <w:rPr>
          <w:lang w:val="tr-TR"/>
        </w:rPr>
        <w:t>amount</w:t>
      </w:r>
      <w:proofErr w:type="spellEnd"/>
      <w:r w:rsidRPr="00115F18">
        <w:rPr>
          <w:lang w:val="tr-TR"/>
        </w:rPr>
        <w:t xml:space="preserve"> of </w:t>
      </w:r>
      <w:proofErr w:type="spellStart"/>
      <w:r w:rsidRPr="00115F18">
        <w:rPr>
          <w:lang w:val="tr-TR"/>
        </w:rPr>
        <w:t>mixed</w:t>
      </w:r>
      <w:proofErr w:type="spellEnd"/>
      <w:r w:rsidRPr="00115F18">
        <w:rPr>
          <w:lang w:val="tr-TR"/>
        </w:rPr>
        <w:t xml:space="preserve"> </w:t>
      </w:r>
      <w:proofErr w:type="spellStart"/>
      <w:r w:rsidRPr="00115F18">
        <w:rPr>
          <w:lang w:val="tr-TR"/>
        </w:rPr>
        <w:t>water</w:t>
      </w:r>
      <w:proofErr w:type="spellEnd"/>
      <w:r w:rsidRPr="00115F18">
        <w:rPr>
          <w:lang w:val="tr-TR"/>
        </w:rPr>
        <w:t xml:space="preserve"> </w:t>
      </w:r>
      <w:proofErr w:type="spellStart"/>
      <w:r w:rsidRPr="00115F18">
        <w:rPr>
          <w:lang w:val="tr-TR"/>
        </w:rPr>
        <w:t>per</w:t>
      </w:r>
      <w:proofErr w:type="spellEnd"/>
      <w:r w:rsidRPr="00115F18">
        <w:rPr>
          <w:lang w:val="tr-TR"/>
        </w:rPr>
        <w:t xml:space="preserve"> </w:t>
      </w:r>
      <w:proofErr w:type="spellStart"/>
      <w:r w:rsidRPr="00115F18">
        <w:rPr>
          <w:lang w:val="tr-TR"/>
        </w:rPr>
        <w:t>tree</w:t>
      </w:r>
      <w:proofErr w:type="spellEnd"/>
      <w:r w:rsidRPr="00115F18">
        <w:rPr>
          <w:lang w:val="tr-TR"/>
        </w:rPr>
        <w:t xml:space="preserve"> </w:t>
      </w:r>
      <w:proofErr w:type="spellStart"/>
      <w:r w:rsidRPr="00115F18">
        <w:rPr>
          <w:lang w:val="tr-TR"/>
        </w:rPr>
        <w:t>or</w:t>
      </w:r>
      <w:proofErr w:type="spellEnd"/>
      <w:r w:rsidRPr="00115F18">
        <w:rPr>
          <w:lang w:val="tr-TR"/>
        </w:rPr>
        <w:t xml:space="preserve"> </w:t>
      </w:r>
      <w:proofErr w:type="spellStart"/>
      <w:r w:rsidRPr="00115F18">
        <w:rPr>
          <w:lang w:val="tr-TR"/>
        </w:rPr>
        <w:t>unit</w:t>
      </w:r>
      <w:proofErr w:type="spellEnd"/>
      <w:r w:rsidRPr="00115F18">
        <w:rPr>
          <w:lang w:val="tr-TR"/>
        </w:rPr>
        <w:t xml:space="preserve"> </w:t>
      </w:r>
      <w:proofErr w:type="spellStart"/>
      <w:r w:rsidRPr="00115F18">
        <w:rPr>
          <w:lang w:val="tr-TR"/>
        </w:rPr>
        <w:t>area</w:t>
      </w:r>
      <w:proofErr w:type="spellEnd"/>
      <w:r w:rsidRPr="00115F18">
        <w:rPr>
          <w:lang w:val="tr-TR"/>
        </w:rPr>
        <w:t xml:space="preserve"> </w:t>
      </w:r>
      <w:proofErr w:type="spellStart"/>
      <w:r w:rsidRPr="00115F18">
        <w:rPr>
          <w:lang w:val="tr-TR"/>
        </w:rPr>
        <w:t>changes</w:t>
      </w:r>
      <w:proofErr w:type="spellEnd"/>
      <w:r w:rsidRPr="00115F18">
        <w:rPr>
          <w:lang w:val="tr-TR"/>
        </w:rPr>
        <w:t xml:space="preserve"> </w:t>
      </w:r>
      <w:r w:rsidRPr="00115F18">
        <w:t xml:space="preserve">depending on the genus, age, size </w:t>
      </w:r>
      <w:proofErr w:type="spellStart"/>
      <w:r w:rsidRPr="00115F18">
        <w:rPr>
          <w:lang w:val="tr-TR"/>
        </w:rPr>
        <w:t>and</w:t>
      </w:r>
      <w:proofErr w:type="spellEnd"/>
      <w:r w:rsidRPr="00115F18">
        <w:rPr>
          <w:lang w:val="tr-TR"/>
        </w:rPr>
        <w:t xml:space="preserve"> </w:t>
      </w:r>
      <w:proofErr w:type="spellStart"/>
      <w:r w:rsidRPr="00115F18">
        <w:rPr>
          <w:lang w:val="tr-TR"/>
        </w:rPr>
        <w:t>spacing</w:t>
      </w:r>
      <w:proofErr w:type="spellEnd"/>
      <w:r w:rsidRPr="00115F18">
        <w:rPr>
          <w:lang w:val="tr-TR"/>
        </w:rPr>
        <w:t xml:space="preserve"> </w:t>
      </w:r>
      <w:r w:rsidRPr="00115F18">
        <w:t>of trees</w:t>
      </w:r>
      <w:r>
        <w:rPr>
          <w:lang w:val="tr-TR"/>
        </w:rPr>
        <w:t xml:space="preserve">. </w:t>
      </w:r>
      <w:r w:rsidRPr="002A0F2A">
        <w:t xml:space="preserve">There </w:t>
      </w:r>
      <w:r>
        <w:t xml:space="preserve">are some approaches </w:t>
      </w:r>
      <w:r w:rsidRPr="002A0F2A">
        <w:t xml:space="preserve">to </w:t>
      </w:r>
      <w:r>
        <w:t xml:space="preserve">calculate application rate </w:t>
      </w:r>
      <w:r w:rsidRPr="00115F18">
        <w:t>for spraying fruit trees</w:t>
      </w:r>
      <w:r>
        <w:t>.</w:t>
      </w:r>
      <w:r w:rsidRPr="002A0F2A">
        <w:t xml:space="preserve"> Principally, </w:t>
      </w:r>
      <w:r>
        <w:t>it is necessary to determine amount of liquid sprayed per tree</w:t>
      </w:r>
      <w:r w:rsidR="00C657E0">
        <w:t xml:space="preserve"> (</w:t>
      </w:r>
      <w:r w:rsidR="00C657E0">
        <w:rPr>
          <w:lang w:val="tr-TR"/>
        </w:rPr>
        <w:t xml:space="preserve">Uyan, </w:t>
      </w:r>
      <w:r w:rsidR="00C657E0" w:rsidRPr="00756549">
        <w:rPr>
          <w:lang w:val="tr-TR"/>
        </w:rPr>
        <w:t>2014</w:t>
      </w:r>
      <w:r w:rsidR="00C657E0">
        <w:t>)</w:t>
      </w:r>
    </w:p>
    <w:p w14:paraId="161217A2" w14:textId="77777777" w:rsidR="004942DD" w:rsidRDefault="004942DD" w:rsidP="002F0B96"/>
    <w:p w14:paraId="2780ABFC" w14:textId="77777777" w:rsidR="002F0B96" w:rsidRPr="00124EE2" w:rsidRDefault="002F0B96" w:rsidP="002F0B96">
      <w:pPr>
        <w:rPr>
          <w:b/>
        </w:rPr>
      </w:pPr>
      <w:r>
        <w:rPr>
          <w:noProof/>
          <w:lang w:val="en-GB" w:eastAsia="en-GB"/>
        </w:rPr>
        <mc:AlternateContent>
          <mc:Choice Requires="wpg">
            <w:drawing>
              <wp:anchor distT="0" distB="0" distL="114300" distR="114300" simplePos="0" relativeHeight="251707392" behindDoc="0" locked="0" layoutInCell="1" allowOverlap="1" wp14:anchorId="27FC6C5F" wp14:editId="19D63C2D">
                <wp:simplePos x="0" y="0"/>
                <wp:positionH relativeFrom="margin">
                  <wp:align>right</wp:align>
                </wp:positionH>
                <wp:positionV relativeFrom="paragraph">
                  <wp:align>top</wp:align>
                </wp:positionV>
                <wp:extent cx="2486025" cy="2658110"/>
                <wp:effectExtent l="0" t="0" r="0" b="27940"/>
                <wp:wrapSquare wrapText="bothSides"/>
                <wp:docPr id="29" name="Grup 29"/>
                <wp:cNvGraphicFramePr/>
                <a:graphic xmlns:a="http://schemas.openxmlformats.org/drawingml/2006/main">
                  <a:graphicData uri="http://schemas.microsoft.com/office/word/2010/wordprocessingGroup">
                    <wpg:wgp>
                      <wpg:cNvGrpSpPr/>
                      <wpg:grpSpPr>
                        <a:xfrm>
                          <a:off x="0" y="0"/>
                          <a:ext cx="2486025" cy="2658110"/>
                          <a:chOff x="0" y="0"/>
                          <a:chExt cx="2875280" cy="3286760"/>
                        </a:xfrm>
                      </wpg:grpSpPr>
                      <pic:pic xmlns:pic="http://schemas.openxmlformats.org/drawingml/2006/picture">
                        <pic:nvPicPr>
                          <pic:cNvPr id="30" name="Resim 30" descr="Free Tree Images"/>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5280" cy="3039110"/>
                          </a:xfrm>
                          <a:prstGeom prst="rect">
                            <a:avLst/>
                          </a:prstGeom>
                          <a:noFill/>
                          <a:ln>
                            <a:noFill/>
                          </a:ln>
                        </pic:spPr>
                      </pic:pic>
                      <wps:wsp>
                        <wps:cNvPr id="31" name="Düz Bağlayıcı 31"/>
                        <wps:cNvCnPr/>
                        <wps:spPr>
                          <a:xfrm>
                            <a:off x="176501" y="1666875"/>
                            <a:ext cx="0" cy="1619885"/>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32" name="Düz Bağlayıcı 32"/>
                        <wps:cNvCnPr/>
                        <wps:spPr>
                          <a:xfrm>
                            <a:off x="2651509" y="1643319"/>
                            <a:ext cx="0" cy="1619885"/>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33" name="Düz Bağlayıcı 33"/>
                        <wps:cNvCnPr/>
                        <wps:spPr>
                          <a:xfrm rot="16200000">
                            <a:off x="1409700" y="1866900"/>
                            <a:ext cx="0" cy="2483485"/>
                          </a:xfrm>
                          <a:prstGeom prst="line">
                            <a:avLst/>
                          </a:prstGeom>
                          <a:ln w="19050">
                            <a:solidFill>
                              <a:srgbClr val="FF0000"/>
                            </a:solidFill>
                            <a:prstDash val="solid"/>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4" name="Metin Kutusu 34"/>
                        <wps:cNvSpPr txBox="1"/>
                        <wps:spPr>
                          <a:xfrm>
                            <a:off x="923925" y="3038475"/>
                            <a:ext cx="979170" cy="2482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DCAF94" w14:textId="77777777" w:rsidR="00C657E0" w:rsidRPr="00124EE2" w:rsidRDefault="00C657E0" w:rsidP="002F0B96">
                              <w:pPr>
                                <w:jc w:val="center"/>
                                <w:rPr>
                                  <w:rFonts w:ascii="Arial" w:hAnsi="Arial" w:cs="Arial"/>
                                  <w:sz w:val="18"/>
                                  <w:lang w:val="tr-TR"/>
                                </w:rPr>
                              </w:pPr>
                              <w:proofErr w:type="spellStart"/>
                              <w:r w:rsidRPr="00124EE2">
                                <w:rPr>
                                  <w:rFonts w:ascii="Arial" w:hAnsi="Arial" w:cs="Arial"/>
                                  <w:sz w:val="18"/>
                                  <w:lang w:val="tr-TR"/>
                                </w:rPr>
                                <w:t>crown</w:t>
                              </w:r>
                              <w:proofErr w:type="spellEnd"/>
                              <w:r w:rsidRPr="00124EE2">
                                <w:rPr>
                                  <w:rFonts w:ascii="Arial" w:hAnsi="Arial" w:cs="Arial"/>
                                  <w:sz w:val="18"/>
                                  <w:lang w:val="tr-TR"/>
                                </w:rPr>
                                <w:t xml:space="preserve"> </w:t>
                              </w:r>
                              <w:proofErr w:type="spellStart"/>
                              <w:r w:rsidRPr="00124EE2">
                                <w:rPr>
                                  <w:rFonts w:ascii="Arial" w:hAnsi="Arial" w:cs="Arial"/>
                                  <w:sz w:val="18"/>
                                  <w:lang w:val="tr-TR"/>
                                </w:rPr>
                                <w:t>width</w:t>
                              </w:r>
                              <w:proofErr w:type="spellEnd"/>
                              <w:r w:rsidRPr="00124EE2">
                                <w:rPr>
                                  <w:rFonts w:ascii="Arial" w:hAnsi="Arial" w:cs="Arial"/>
                                  <w:sz w:val="18"/>
                                  <w:lang w:val="tr-TR"/>
                                </w:rPr>
                                <w:t xml:space="preserve"> (m)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FC6C5F" id="Grup 29" o:spid="_x0000_s1057" style="position:absolute;left:0;text-align:left;margin-left:144.55pt;margin-top:0;width:195.75pt;height:209.3pt;z-index:251707392;mso-position-horizontal:right;mso-position-horizontal-relative:margin;mso-position-vertical:top;mso-width-relative:margin;mso-height-relative:margin" coordsize="28752,32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">
                <v:shape id="Resim 30" o:spid="_x0000_s1058" type="#_x0000_t75" alt="Free Tree Images" style="position:absolute;width:28752;height:30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3WtzCAAAA2wAAAA8AAABkcnMvZG93bnJldi54bWxET89rwjAUvg/8H8Ib7CIztYK4ahQVRD0I&#10;znnx9myebVnzUpJMq3+9OQg7fny/J7PW1OJKzleWFfR7CQji3OqKCwXHn9XnCIQPyBpry6TgTh5m&#10;087bBDNtb/xN10MoRAxhn6GCMoQmk9LnJRn0PdsQR+5incEQoSukdniL4aaWaZIMpcGKY0OJDS1L&#10;yn8Pf0bB6Jye1ouQnh77pPvlarPbboxW6uO9nY9BBGrDv/jl3mgFg7g+fok/QE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91rcwgAAANsAAAAPAAAAAAAAAAAAAAAAAJ8C&#10;AABkcnMvZG93bnJldi54bWxQSwUGAAAAAAQABAD3AAAAjgMAAAAA&#10;">
                  <v:imagedata r:id="rId62" o:title="Free Tree Images"/>
                  <v:path arrowok="t"/>
                </v:shape>
                <v:line id="Düz Bağlayıcı 31" o:spid="_x0000_s1059" style="position:absolute;visibility:visible;mso-wrap-style:square" from="1765,16668" to="1765,32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wDgcIAAADbAAAADwAAAGRycy9kb3ducmV2LnhtbESPQWvCQBSE7wX/w/IEb3WjQklTVxFB&#10;ULy0MQePj+xLNph9G7JrjP/eLRR6HGbmG2a9HW0rBup941jBYp6AIC6dbrhWUFwO7ykIH5A1to5J&#10;wZM8bDeTtzVm2j34h4Y81CJC2GeowITQZVL60pBFP3cdcfQq11sMUfa11D0+Ity2cpkkH9Jiw3HB&#10;YEd7Q+Utv1sFgzkV18v587vLU0rxfK2KUlZKzabj7gtEoDH8h//aR61gtYDfL/EHyM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6wDgcIAAADbAAAADwAAAAAAAAAAAAAA&#10;AAChAgAAZHJzL2Rvd25yZXYueG1sUEsFBgAAAAAEAAQA+QAAAJADAAAAAA==&#10;" strokecolor="red" strokeweight="1.5pt">
                  <v:stroke dashstyle="dash" joinstyle="miter"/>
                </v:line>
                <v:line id="Düz Bağlayıcı 32" o:spid="_x0000_s1060" style="position:absolute;visibility:visible;mso-wrap-style:square" from="26515,16433" to="26515,32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6d9sIAAADbAAAADwAAAGRycy9kb3ducmV2LnhtbESPQWvCQBSE7wX/w/KE3upGCxKjq4hQ&#10;ULzUmIPHR/YlG8y+DdltTP99tyB4HGbmG2azG20rBup941jBfJaAIC6dbrhWUFy/PlIQPiBrbB2T&#10;gl/ysNtO3jaYaffgCw15qEWEsM9QgQmhy6T0pSGLfuY64uhVrrcYouxrqXt8RLht5SJJltJiw3HB&#10;YEcHQ+U9/7EKBnMqbtfz6rvLU0rxfKuKUlZKvU/H/RpEoDG8ws/2USv4XMD/l/gD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36d9sIAAADbAAAADwAAAAAAAAAAAAAA&#10;AAChAgAAZHJzL2Rvd25yZXYueG1sUEsFBgAAAAAEAAQA+QAAAJADAAAAAA==&#10;" strokecolor="red" strokeweight="1.5pt">
                  <v:stroke dashstyle="dash" joinstyle="miter"/>
                </v:line>
                <v:line id="Düz Bağlayıcı 33" o:spid="_x0000_s1061" style="position:absolute;rotation:-90;visibility:visible;mso-wrap-style:square" from="14097,18668" to="14097,43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uw8cMAAADbAAAADwAAAGRycy9kb3ducmV2LnhtbESPQWsCMRSE7wX/Q3iCt5pVQcpqFBGF&#10;evBQ60Fvz80zG9y8LJt0d/33plDocZiZb5jluneVaKkJ1rOCyTgDQVx4bdkoOH/v3z9AhIissfJM&#10;Cp4UYL0avC0x177jL2pP0YgE4ZCjgjLGOpcyFCU5DGNfEyfv7huHMcnGSN1gl+CuktMsm0uHltNC&#10;iTVtSyoepx+ngI5s5rcLT6a3g33G7rozrT0rNRr2mwWISH38D/+1P7WC2Qx+v6Qf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7sPHDAAAA2wAAAA8AAAAAAAAAAAAA&#10;AAAAoQIAAGRycy9kb3ducmV2LnhtbFBLBQYAAAAABAAEAPkAAACRAwAAAAA=&#10;" strokecolor="red" strokeweight="1.5pt">
                  <v:stroke startarrow="open" endarrow="open" joinstyle="miter"/>
                </v:line>
                <v:shape id="Metin Kutusu 34" o:spid="_x0000_s1062" type="#_x0000_t202" style="position:absolute;left:9239;top:30384;width:9791;height:24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Z9D8YA&#10;AADbAAAADwAAAGRycy9kb3ducmV2LnhtbESPQWsCMRSE74X+h/AKXkSzWlFZjVILQguW0lU8PzbP&#10;zdbNy3YTdfXXN0Khx2FmvmHmy9ZW4kyNLx0rGPQTEMS50yUXCnbbdW8KwgdkjZVjUnAlD8vF48Mc&#10;U+0u/EXnLBQiQtinqMCEUKdS+tyQRd93NXH0Dq6xGKJsCqkbvES4reQwScbSYslxwWBNr4byY3ay&#10;CqbX0Ud3P57sv6vP95W5FT+8OaJSnaf2ZQYiUBv+w3/tN63geQT3L/EH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Z9D8YAAADbAAAADwAAAAAAAAAAAAAAAACYAgAAZHJz&#10;L2Rvd25yZXYueG1sUEsFBgAAAAAEAAQA9QAAAIsDAAAAAA==&#10;" fillcolor="white [3201]" stroked="f" strokeweight=".5pt">
                  <v:textbox inset="0,0,0,0">
                    <w:txbxContent>
                      <w:p w14:paraId="0EDCAF94" w14:textId="77777777" w:rsidR="00C657E0" w:rsidRPr="00124EE2" w:rsidRDefault="00C657E0" w:rsidP="002F0B96">
                        <w:pPr>
                          <w:jc w:val="center"/>
                          <w:rPr>
                            <w:rFonts w:ascii="Arial" w:hAnsi="Arial" w:cs="Arial"/>
                            <w:sz w:val="18"/>
                            <w:lang w:val="tr-TR"/>
                          </w:rPr>
                        </w:pPr>
                        <w:proofErr w:type="spellStart"/>
                        <w:r w:rsidRPr="00124EE2">
                          <w:rPr>
                            <w:rFonts w:ascii="Arial" w:hAnsi="Arial" w:cs="Arial"/>
                            <w:sz w:val="18"/>
                            <w:lang w:val="tr-TR"/>
                          </w:rPr>
                          <w:t>crown</w:t>
                        </w:r>
                        <w:proofErr w:type="spellEnd"/>
                        <w:r w:rsidRPr="00124EE2">
                          <w:rPr>
                            <w:rFonts w:ascii="Arial" w:hAnsi="Arial" w:cs="Arial"/>
                            <w:sz w:val="18"/>
                            <w:lang w:val="tr-TR"/>
                          </w:rPr>
                          <w:t xml:space="preserve"> </w:t>
                        </w:r>
                        <w:proofErr w:type="spellStart"/>
                        <w:r w:rsidRPr="00124EE2">
                          <w:rPr>
                            <w:rFonts w:ascii="Arial" w:hAnsi="Arial" w:cs="Arial"/>
                            <w:sz w:val="18"/>
                            <w:lang w:val="tr-TR"/>
                          </w:rPr>
                          <w:t>width</w:t>
                        </w:r>
                        <w:proofErr w:type="spellEnd"/>
                        <w:r w:rsidRPr="00124EE2">
                          <w:rPr>
                            <w:rFonts w:ascii="Arial" w:hAnsi="Arial" w:cs="Arial"/>
                            <w:sz w:val="18"/>
                            <w:lang w:val="tr-TR"/>
                          </w:rPr>
                          <w:t xml:space="preserve"> (m)</w:t>
                        </w:r>
                      </w:p>
                    </w:txbxContent>
                  </v:textbox>
                </v:shape>
                <w10:wrap type="square" anchorx="margin"/>
              </v:group>
            </w:pict>
          </mc:Fallback>
        </mc:AlternateContent>
      </w:r>
      <w:r w:rsidRPr="00124EE2">
        <w:rPr>
          <w:b/>
        </w:rPr>
        <w:t>Method 1: According to the crown width</w:t>
      </w:r>
    </w:p>
    <w:p w14:paraId="0E52A66F" w14:textId="77777777" w:rsidR="002F0B96" w:rsidRDefault="002F0B96" w:rsidP="002F0B96">
      <w:pPr>
        <w:rPr>
          <w:lang w:val="tr-TR"/>
        </w:rPr>
      </w:pPr>
      <w:proofErr w:type="spellStart"/>
      <w:r w:rsidRPr="00006B35">
        <w:rPr>
          <w:u w:val="single"/>
          <w:lang w:val="tr-TR"/>
        </w:rPr>
        <w:t>For</w:t>
      </w:r>
      <w:proofErr w:type="spellEnd"/>
      <w:r w:rsidRPr="00006B35">
        <w:rPr>
          <w:u w:val="single"/>
          <w:lang w:val="tr-TR"/>
        </w:rPr>
        <w:t xml:space="preserve"> </w:t>
      </w:r>
      <w:proofErr w:type="spellStart"/>
      <w:r w:rsidRPr="00006B35">
        <w:rPr>
          <w:u w:val="single"/>
          <w:lang w:val="tr-TR"/>
        </w:rPr>
        <w:t>winter</w:t>
      </w:r>
      <w:proofErr w:type="spellEnd"/>
      <w:r w:rsidRPr="00006B35">
        <w:rPr>
          <w:u w:val="single"/>
          <w:lang w:val="tr-TR"/>
        </w:rPr>
        <w:t xml:space="preserve"> </w:t>
      </w:r>
      <w:proofErr w:type="spellStart"/>
      <w:r w:rsidRPr="00006B35">
        <w:rPr>
          <w:u w:val="single"/>
          <w:lang w:val="tr-TR"/>
        </w:rPr>
        <w:t>spraying</w:t>
      </w:r>
      <w:proofErr w:type="spellEnd"/>
      <w:r>
        <w:rPr>
          <w:lang w:val="tr-TR"/>
        </w:rPr>
        <w:t>:</w:t>
      </w:r>
    </w:p>
    <w:p w14:paraId="13C7B988" w14:textId="77777777" w:rsidR="002F0B96" w:rsidRPr="00115F18" w:rsidRDefault="002F0B96" w:rsidP="002F0B96">
      <w:r w:rsidRPr="00115F18">
        <w:rPr>
          <w:i/>
          <w:iCs/>
          <w:lang w:val="tr-TR"/>
        </w:rPr>
        <w:t xml:space="preserve">Application rate </w:t>
      </w:r>
      <w:proofErr w:type="spellStart"/>
      <w:r w:rsidRPr="00115F18">
        <w:rPr>
          <w:i/>
          <w:iCs/>
          <w:lang w:val="tr-TR"/>
        </w:rPr>
        <w:t>per</w:t>
      </w:r>
      <w:proofErr w:type="spellEnd"/>
      <w:r w:rsidRPr="00115F18">
        <w:rPr>
          <w:i/>
          <w:iCs/>
          <w:lang w:val="tr-TR"/>
        </w:rPr>
        <w:t xml:space="preserve"> </w:t>
      </w:r>
      <w:proofErr w:type="spellStart"/>
      <w:r w:rsidRPr="00115F18">
        <w:rPr>
          <w:i/>
          <w:iCs/>
          <w:lang w:val="tr-TR"/>
        </w:rPr>
        <w:t>tree</w:t>
      </w:r>
      <w:proofErr w:type="spellEnd"/>
      <w:r w:rsidRPr="00115F18">
        <w:rPr>
          <w:i/>
          <w:iCs/>
          <w:lang w:val="tr-TR"/>
        </w:rPr>
        <w:t xml:space="preserve"> (</w:t>
      </w:r>
      <w:proofErr w:type="spellStart"/>
      <w:r w:rsidRPr="00115F18">
        <w:rPr>
          <w:i/>
          <w:iCs/>
          <w:lang w:val="tr-TR"/>
        </w:rPr>
        <w:t>liters</w:t>
      </w:r>
      <w:proofErr w:type="spellEnd"/>
      <w:r w:rsidRPr="00115F18">
        <w:rPr>
          <w:i/>
          <w:iCs/>
          <w:lang w:val="tr-TR"/>
        </w:rPr>
        <w:t xml:space="preserve">) = </w:t>
      </w:r>
      <w:proofErr w:type="spellStart"/>
      <w:r w:rsidRPr="00115F18">
        <w:rPr>
          <w:i/>
          <w:iCs/>
          <w:lang w:val="tr-TR"/>
        </w:rPr>
        <w:t>Crown</w:t>
      </w:r>
      <w:proofErr w:type="spellEnd"/>
      <w:r w:rsidRPr="00115F18">
        <w:rPr>
          <w:i/>
          <w:iCs/>
          <w:lang w:val="tr-TR"/>
        </w:rPr>
        <w:t xml:space="preserve"> </w:t>
      </w:r>
      <w:proofErr w:type="spellStart"/>
      <w:r w:rsidRPr="00115F18">
        <w:rPr>
          <w:i/>
          <w:iCs/>
          <w:lang w:val="tr-TR"/>
        </w:rPr>
        <w:t>width</w:t>
      </w:r>
      <w:proofErr w:type="spellEnd"/>
      <w:r w:rsidRPr="00115F18">
        <w:rPr>
          <w:i/>
          <w:iCs/>
          <w:lang w:val="tr-TR"/>
        </w:rPr>
        <w:t xml:space="preserve"> (m) x 2 </w:t>
      </w:r>
    </w:p>
    <w:p w14:paraId="70255BA3" w14:textId="77777777" w:rsidR="002F0B96" w:rsidRPr="00006B35" w:rsidRDefault="002F0B96" w:rsidP="002F0B96">
      <w:pPr>
        <w:rPr>
          <w:u w:val="single"/>
        </w:rPr>
      </w:pPr>
      <w:proofErr w:type="spellStart"/>
      <w:r w:rsidRPr="00006B35">
        <w:rPr>
          <w:u w:val="single"/>
          <w:lang w:val="tr-TR"/>
        </w:rPr>
        <w:t>Spraying</w:t>
      </w:r>
      <w:proofErr w:type="spellEnd"/>
      <w:r w:rsidRPr="00006B35">
        <w:rPr>
          <w:u w:val="single"/>
          <w:lang w:val="tr-TR"/>
        </w:rPr>
        <w:t xml:space="preserve"> </w:t>
      </w:r>
      <w:proofErr w:type="spellStart"/>
      <w:r w:rsidRPr="00006B35">
        <w:rPr>
          <w:u w:val="single"/>
          <w:lang w:val="tr-TR"/>
        </w:rPr>
        <w:t>before</w:t>
      </w:r>
      <w:proofErr w:type="spellEnd"/>
      <w:r w:rsidRPr="00006B35">
        <w:rPr>
          <w:u w:val="single"/>
          <w:lang w:val="tr-TR"/>
        </w:rPr>
        <w:t xml:space="preserve"> </w:t>
      </w:r>
      <w:proofErr w:type="spellStart"/>
      <w:r w:rsidRPr="00006B35">
        <w:rPr>
          <w:u w:val="single"/>
          <w:lang w:val="tr-TR"/>
        </w:rPr>
        <w:t>flowering</w:t>
      </w:r>
      <w:proofErr w:type="spellEnd"/>
      <w:r w:rsidRPr="00006B35">
        <w:rPr>
          <w:u w:val="single"/>
          <w:lang w:val="tr-TR"/>
        </w:rPr>
        <w:t xml:space="preserve">:  </w:t>
      </w:r>
    </w:p>
    <w:p w14:paraId="6439761F" w14:textId="77777777" w:rsidR="002F0B96" w:rsidRPr="00115F18" w:rsidRDefault="002F0B96" w:rsidP="002F0B96">
      <w:r w:rsidRPr="00115F18">
        <w:rPr>
          <w:i/>
          <w:iCs/>
          <w:lang w:val="tr-TR"/>
        </w:rPr>
        <w:t xml:space="preserve">Application rate </w:t>
      </w:r>
      <w:proofErr w:type="spellStart"/>
      <w:r w:rsidRPr="00115F18">
        <w:rPr>
          <w:i/>
          <w:iCs/>
          <w:lang w:val="tr-TR"/>
        </w:rPr>
        <w:t>per</w:t>
      </w:r>
      <w:proofErr w:type="spellEnd"/>
      <w:r w:rsidRPr="00115F18">
        <w:rPr>
          <w:i/>
          <w:iCs/>
          <w:lang w:val="tr-TR"/>
        </w:rPr>
        <w:t xml:space="preserve"> </w:t>
      </w:r>
      <w:proofErr w:type="spellStart"/>
      <w:r w:rsidRPr="00115F18">
        <w:rPr>
          <w:i/>
          <w:iCs/>
          <w:lang w:val="tr-TR"/>
        </w:rPr>
        <w:t>tree</w:t>
      </w:r>
      <w:proofErr w:type="spellEnd"/>
      <w:r w:rsidRPr="00115F18">
        <w:rPr>
          <w:i/>
          <w:iCs/>
          <w:lang w:val="tr-TR"/>
        </w:rPr>
        <w:t xml:space="preserve"> (</w:t>
      </w:r>
      <w:proofErr w:type="spellStart"/>
      <w:r w:rsidRPr="00115F18">
        <w:rPr>
          <w:i/>
          <w:iCs/>
          <w:lang w:val="tr-TR"/>
        </w:rPr>
        <w:t>liters</w:t>
      </w:r>
      <w:proofErr w:type="spellEnd"/>
      <w:r w:rsidRPr="00115F18">
        <w:rPr>
          <w:i/>
          <w:iCs/>
          <w:lang w:val="tr-TR"/>
        </w:rPr>
        <w:t xml:space="preserve">) = </w:t>
      </w:r>
      <w:proofErr w:type="spellStart"/>
      <w:r w:rsidRPr="00115F18">
        <w:rPr>
          <w:i/>
          <w:iCs/>
          <w:lang w:val="tr-TR"/>
        </w:rPr>
        <w:t>Crown</w:t>
      </w:r>
      <w:proofErr w:type="spellEnd"/>
      <w:r w:rsidRPr="00115F18">
        <w:rPr>
          <w:i/>
          <w:iCs/>
          <w:lang w:val="tr-TR"/>
        </w:rPr>
        <w:t xml:space="preserve"> </w:t>
      </w:r>
      <w:proofErr w:type="spellStart"/>
      <w:r w:rsidRPr="00115F18">
        <w:rPr>
          <w:i/>
          <w:iCs/>
          <w:lang w:val="tr-TR"/>
        </w:rPr>
        <w:t>width</w:t>
      </w:r>
      <w:proofErr w:type="spellEnd"/>
      <w:r w:rsidRPr="00115F18">
        <w:rPr>
          <w:i/>
          <w:iCs/>
          <w:lang w:val="tr-TR"/>
        </w:rPr>
        <w:t xml:space="preserve"> (m) x </w:t>
      </w:r>
      <w:proofErr w:type="gramStart"/>
      <w:r w:rsidRPr="00115F18">
        <w:rPr>
          <w:i/>
          <w:iCs/>
          <w:lang w:val="tr-TR"/>
        </w:rPr>
        <w:t>1.5</w:t>
      </w:r>
      <w:proofErr w:type="gramEnd"/>
      <w:r w:rsidRPr="00115F18">
        <w:rPr>
          <w:i/>
          <w:iCs/>
          <w:lang w:val="tr-TR"/>
        </w:rPr>
        <w:t xml:space="preserve"> </w:t>
      </w:r>
    </w:p>
    <w:p w14:paraId="0B75717C" w14:textId="77777777" w:rsidR="002F0B96" w:rsidRPr="00006B35" w:rsidRDefault="002F0B96" w:rsidP="002F0B96">
      <w:pPr>
        <w:rPr>
          <w:u w:val="single"/>
        </w:rPr>
      </w:pPr>
      <w:proofErr w:type="spellStart"/>
      <w:r w:rsidRPr="00006B35">
        <w:rPr>
          <w:u w:val="single"/>
          <w:lang w:val="tr-TR"/>
        </w:rPr>
        <w:t>Spraying</w:t>
      </w:r>
      <w:proofErr w:type="spellEnd"/>
      <w:r w:rsidRPr="00006B35">
        <w:rPr>
          <w:u w:val="single"/>
          <w:lang w:val="tr-TR"/>
        </w:rPr>
        <w:t xml:space="preserve"> </w:t>
      </w:r>
      <w:proofErr w:type="spellStart"/>
      <w:r w:rsidRPr="00006B35">
        <w:rPr>
          <w:u w:val="single"/>
          <w:lang w:val="tr-TR"/>
        </w:rPr>
        <w:t>after</w:t>
      </w:r>
      <w:proofErr w:type="spellEnd"/>
      <w:r w:rsidRPr="00006B35">
        <w:rPr>
          <w:u w:val="single"/>
          <w:lang w:val="tr-TR"/>
        </w:rPr>
        <w:t xml:space="preserve"> </w:t>
      </w:r>
      <w:proofErr w:type="spellStart"/>
      <w:r w:rsidRPr="00006B35">
        <w:rPr>
          <w:u w:val="single"/>
          <w:lang w:val="tr-TR"/>
        </w:rPr>
        <w:t>flowering</w:t>
      </w:r>
      <w:proofErr w:type="spellEnd"/>
      <w:r>
        <w:rPr>
          <w:u w:val="single"/>
          <w:lang w:val="tr-TR"/>
        </w:rPr>
        <w:t>:</w:t>
      </w:r>
    </w:p>
    <w:p w14:paraId="338F5CF1" w14:textId="77777777" w:rsidR="002F0B96" w:rsidRPr="00115F18" w:rsidRDefault="002F0B96" w:rsidP="002F0B96">
      <w:r w:rsidRPr="00115F18">
        <w:rPr>
          <w:i/>
          <w:iCs/>
          <w:lang w:val="tr-TR"/>
        </w:rPr>
        <w:t xml:space="preserve">Application rate </w:t>
      </w:r>
      <w:proofErr w:type="spellStart"/>
      <w:r w:rsidRPr="00115F18">
        <w:rPr>
          <w:i/>
          <w:iCs/>
          <w:lang w:val="tr-TR"/>
        </w:rPr>
        <w:t>per</w:t>
      </w:r>
      <w:proofErr w:type="spellEnd"/>
      <w:r w:rsidRPr="00115F18">
        <w:rPr>
          <w:i/>
          <w:iCs/>
          <w:lang w:val="tr-TR"/>
        </w:rPr>
        <w:t xml:space="preserve"> </w:t>
      </w:r>
      <w:proofErr w:type="spellStart"/>
      <w:r w:rsidRPr="00115F18">
        <w:rPr>
          <w:i/>
          <w:iCs/>
          <w:lang w:val="tr-TR"/>
        </w:rPr>
        <w:t>tree</w:t>
      </w:r>
      <w:proofErr w:type="spellEnd"/>
      <w:r w:rsidRPr="00115F18">
        <w:rPr>
          <w:i/>
          <w:iCs/>
          <w:lang w:val="tr-TR"/>
        </w:rPr>
        <w:t xml:space="preserve"> (</w:t>
      </w:r>
      <w:proofErr w:type="spellStart"/>
      <w:r w:rsidRPr="00115F18">
        <w:rPr>
          <w:i/>
          <w:iCs/>
          <w:lang w:val="tr-TR"/>
        </w:rPr>
        <w:t>liters</w:t>
      </w:r>
      <w:proofErr w:type="spellEnd"/>
      <w:r w:rsidRPr="00115F18">
        <w:rPr>
          <w:i/>
          <w:iCs/>
          <w:lang w:val="tr-TR"/>
        </w:rPr>
        <w:t xml:space="preserve">) = </w:t>
      </w:r>
      <w:proofErr w:type="spellStart"/>
      <w:r w:rsidRPr="00115F18">
        <w:rPr>
          <w:i/>
          <w:iCs/>
          <w:lang w:val="tr-TR"/>
        </w:rPr>
        <w:t>Crown</w:t>
      </w:r>
      <w:proofErr w:type="spellEnd"/>
      <w:r w:rsidRPr="00115F18">
        <w:rPr>
          <w:i/>
          <w:iCs/>
          <w:lang w:val="tr-TR"/>
        </w:rPr>
        <w:t xml:space="preserve"> </w:t>
      </w:r>
      <w:proofErr w:type="spellStart"/>
      <w:r w:rsidRPr="00115F18">
        <w:rPr>
          <w:i/>
          <w:iCs/>
          <w:lang w:val="tr-TR"/>
        </w:rPr>
        <w:t>width</w:t>
      </w:r>
      <w:proofErr w:type="spellEnd"/>
      <w:r w:rsidRPr="00115F18">
        <w:rPr>
          <w:i/>
          <w:iCs/>
          <w:lang w:val="tr-TR"/>
        </w:rPr>
        <w:t xml:space="preserve"> (m) x 1 </w:t>
      </w:r>
    </w:p>
    <w:p w14:paraId="1DED5A8D" w14:textId="77777777" w:rsidR="002F0B96" w:rsidRPr="002A0F2A" w:rsidRDefault="002F0B96" w:rsidP="002F0B96">
      <w:r w:rsidRPr="00006B35">
        <w:t xml:space="preserve"> </w:t>
      </w:r>
    </w:p>
    <w:p w14:paraId="35B79443" w14:textId="77777777" w:rsidR="002F0B96" w:rsidRDefault="002F0B96" w:rsidP="004942DD">
      <w:pPr>
        <w:rPr>
          <w:b/>
        </w:rPr>
      </w:pPr>
      <w:r w:rsidRPr="00124EE2">
        <w:rPr>
          <w:b/>
        </w:rPr>
        <w:t xml:space="preserve">Method </w:t>
      </w:r>
      <w:r>
        <w:rPr>
          <w:b/>
        </w:rPr>
        <w:t>2</w:t>
      </w:r>
      <w:r w:rsidRPr="00124EE2">
        <w:rPr>
          <w:b/>
        </w:rPr>
        <w:t>: According to the crown width</w:t>
      </w:r>
      <w:r>
        <w:rPr>
          <w:b/>
        </w:rPr>
        <w:t xml:space="preserve"> and height of the tree</w:t>
      </w:r>
    </w:p>
    <w:p w14:paraId="5EBF9B4A" w14:textId="77777777" w:rsidR="002F0B96" w:rsidRDefault="002F0B96" w:rsidP="002F0B96">
      <w:pPr>
        <w:jc w:val="center"/>
      </w:pPr>
      <w:r>
        <w:rPr>
          <w:b/>
          <w:noProof/>
          <w:lang w:val="en-GB" w:eastAsia="en-GB"/>
        </w:rPr>
        <mc:AlternateContent>
          <mc:Choice Requires="wpg">
            <w:drawing>
              <wp:inline distT="0" distB="0" distL="0" distR="0" wp14:anchorId="4ACF3EA6" wp14:editId="0BA337E8">
                <wp:extent cx="2533650" cy="2658110"/>
                <wp:effectExtent l="0" t="0" r="19050" b="8890"/>
                <wp:docPr id="87" name="Grup 87"/>
                <wp:cNvGraphicFramePr/>
                <a:graphic xmlns:a="http://schemas.openxmlformats.org/drawingml/2006/main">
                  <a:graphicData uri="http://schemas.microsoft.com/office/word/2010/wordprocessingGroup">
                    <wpg:wgp>
                      <wpg:cNvGrpSpPr/>
                      <wpg:grpSpPr>
                        <a:xfrm>
                          <a:off x="0" y="0"/>
                          <a:ext cx="2533650" cy="2658110"/>
                          <a:chOff x="0" y="0"/>
                          <a:chExt cx="2533650" cy="2658246"/>
                        </a:xfrm>
                      </wpg:grpSpPr>
                      <pic:pic xmlns:pic="http://schemas.openxmlformats.org/drawingml/2006/picture">
                        <pic:nvPicPr>
                          <pic:cNvPr id="73" name="Resim 73" descr="Free Tree Images"/>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86025" cy="2457450"/>
                          </a:xfrm>
                          <a:prstGeom prst="rect">
                            <a:avLst/>
                          </a:prstGeom>
                          <a:noFill/>
                          <a:ln>
                            <a:noFill/>
                          </a:ln>
                        </pic:spPr>
                      </pic:pic>
                      <wps:wsp>
                        <wps:cNvPr id="74" name="Düz Bağlayıcı 74"/>
                        <wps:cNvCnPr/>
                        <wps:spPr>
                          <a:xfrm flipH="1">
                            <a:off x="152400" y="2190750"/>
                            <a:ext cx="0" cy="432000"/>
                          </a:xfrm>
                          <a:prstGeom prst="line">
                            <a:avLst/>
                          </a:prstGeom>
                          <a:ln w="19050">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s:wsp>
                        <wps:cNvPr id="75" name="Düz Bağlayıcı 75"/>
                        <wps:cNvCnPr/>
                        <wps:spPr>
                          <a:xfrm>
                            <a:off x="2305050" y="2076450"/>
                            <a:ext cx="2540" cy="540000"/>
                          </a:xfrm>
                          <a:prstGeom prst="line">
                            <a:avLst/>
                          </a:prstGeom>
                          <a:ln w="19050">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wps:wsp>
                        <wps:cNvPr id="76" name="Düz Bağlayıcı 76"/>
                        <wps:cNvCnPr/>
                        <wps:spPr>
                          <a:xfrm rot="16200000">
                            <a:off x="1219200" y="1438275"/>
                            <a:ext cx="0" cy="2147271"/>
                          </a:xfrm>
                          <a:prstGeom prst="line">
                            <a:avLst/>
                          </a:prstGeom>
                          <a:ln w="19050">
                            <a:solidFill>
                              <a:srgbClr val="FF0000"/>
                            </a:solidFill>
                            <a:prstDash val="solid"/>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77" name="Metin Kutusu 77"/>
                        <wps:cNvSpPr txBox="1"/>
                        <wps:spPr>
                          <a:xfrm>
                            <a:off x="800100" y="2457450"/>
                            <a:ext cx="846610" cy="20079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FBCA7E2" w14:textId="77777777" w:rsidR="00C657E0" w:rsidRPr="00124EE2" w:rsidRDefault="00C657E0" w:rsidP="002F0B96">
                              <w:pPr>
                                <w:jc w:val="center"/>
                                <w:rPr>
                                  <w:rFonts w:ascii="Arial" w:hAnsi="Arial" w:cs="Arial"/>
                                  <w:sz w:val="18"/>
                                  <w:lang w:val="tr-TR"/>
                                </w:rPr>
                              </w:pPr>
                              <w:proofErr w:type="spellStart"/>
                              <w:r w:rsidRPr="00124EE2">
                                <w:rPr>
                                  <w:rFonts w:ascii="Arial" w:hAnsi="Arial" w:cs="Arial"/>
                                  <w:sz w:val="18"/>
                                  <w:lang w:val="tr-TR"/>
                                </w:rPr>
                                <w:t>crown</w:t>
                              </w:r>
                              <w:proofErr w:type="spellEnd"/>
                              <w:r w:rsidRPr="00124EE2">
                                <w:rPr>
                                  <w:rFonts w:ascii="Arial" w:hAnsi="Arial" w:cs="Arial"/>
                                  <w:sz w:val="18"/>
                                  <w:lang w:val="tr-TR"/>
                                </w:rPr>
                                <w:t xml:space="preserve"> </w:t>
                              </w:r>
                              <w:proofErr w:type="spellStart"/>
                              <w:r w:rsidRPr="00124EE2">
                                <w:rPr>
                                  <w:rFonts w:ascii="Arial" w:hAnsi="Arial" w:cs="Arial"/>
                                  <w:sz w:val="18"/>
                                  <w:lang w:val="tr-TR"/>
                                </w:rPr>
                                <w:t>width</w:t>
                              </w:r>
                              <w:proofErr w:type="spellEnd"/>
                              <w:r w:rsidRPr="00124EE2">
                                <w:rPr>
                                  <w:rFonts w:ascii="Arial" w:hAnsi="Arial" w:cs="Arial"/>
                                  <w:sz w:val="18"/>
                                  <w:lang w:val="tr-TR"/>
                                </w:rPr>
                                <w:t xml:space="preserve"> (m)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8" name="Düz Bağlayıcı 78"/>
                        <wps:cNvCnPr/>
                        <wps:spPr>
                          <a:xfrm rot="16200000">
                            <a:off x="1885950" y="-485775"/>
                            <a:ext cx="0" cy="1295400"/>
                          </a:xfrm>
                          <a:prstGeom prst="line">
                            <a:avLst/>
                          </a:prstGeom>
                          <a:ln w="19050">
                            <a:solidFill>
                              <a:srgbClr val="FF0000"/>
                            </a:solidFill>
                            <a:prstDash val="sysDash"/>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83" name="Düz Bağlayıcı 83"/>
                        <wps:cNvCnPr/>
                        <wps:spPr>
                          <a:xfrm rot="16200000">
                            <a:off x="1857375" y="1724025"/>
                            <a:ext cx="0" cy="1259840"/>
                          </a:xfrm>
                          <a:prstGeom prst="line">
                            <a:avLst/>
                          </a:prstGeom>
                          <a:ln w="19050">
                            <a:solidFill>
                              <a:srgbClr val="FF0000"/>
                            </a:solidFill>
                            <a:prstDash val="sysDash"/>
                            <a:headEnd type="non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84" name="Düz Bağlayıcı 84"/>
                        <wps:cNvCnPr/>
                        <wps:spPr>
                          <a:xfrm rot="10800000">
                            <a:off x="2400300" y="161925"/>
                            <a:ext cx="0" cy="2196000"/>
                          </a:xfrm>
                          <a:prstGeom prst="line">
                            <a:avLst/>
                          </a:prstGeom>
                          <a:ln w="19050">
                            <a:solidFill>
                              <a:srgbClr val="FF0000"/>
                            </a:solidFill>
                            <a:prstDash val="solid"/>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86" name="Metin Kutusu 86"/>
                        <wps:cNvSpPr txBox="1"/>
                        <wps:spPr>
                          <a:xfrm rot="16200000">
                            <a:off x="1924050" y="1152525"/>
                            <a:ext cx="989330" cy="2006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48CD6EE" w14:textId="77777777" w:rsidR="00C657E0" w:rsidRPr="00124EE2" w:rsidRDefault="00C657E0" w:rsidP="002F0B96">
                              <w:pPr>
                                <w:jc w:val="center"/>
                                <w:rPr>
                                  <w:rFonts w:ascii="Arial" w:hAnsi="Arial" w:cs="Arial"/>
                                  <w:sz w:val="18"/>
                                  <w:lang w:val="tr-TR"/>
                                </w:rPr>
                              </w:pPr>
                              <w:proofErr w:type="spellStart"/>
                              <w:r>
                                <w:rPr>
                                  <w:rFonts w:ascii="Arial" w:hAnsi="Arial" w:cs="Arial"/>
                                  <w:sz w:val="18"/>
                                  <w:lang w:val="tr-TR"/>
                                </w:rPr>
                                <w:t>Height</w:t>
                              </w:r>
                              <w:proofErr w:type="spellEnd"/>
                              <w:r>
                                <w:rPr>
                                  <w:rFonts w:ascii="Arial" w:hAnsi="Arial" w:cs="Arial"/>
                                  <w:sz w:val="18"/>
                                  <w:lang w:val="tr-TR"/>
                                </w:rPr>
                                <w:t xml:space="preserve"> of </w:t>
                              </w:r>
                              <w:proofErr w:type="spellStart"/>
                              <w:r>
                                <w:rPr>
                                  <w:rFonts w:ascii="Arial" w:hAnsi="Arial" w:cs="Arial"/>
                                  <w:sz w:val="18"/>
                                  <w:lang w:val="tr-TR"/>
                                </w:rPr>
                                <w:t>tree</w:t>
                              </w:r>
                              <w:proofErr w:type="spellEnd"/>
                              <w:r w:rsidRPr="00124EE2">
                                <w:rPr>
                                  <w:rFonts w:ascii="Arial" w:hAnsi="Arial" w:cs="Arial"/>
                                  <w:sz w:val="18"/>
                                  <w:lang w:val="tr-TR"/>
                                </w:rPr>
                                <w:t xml:space="preserve"> (m)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4ACF3EA6" id="Grup 87" o:spid="_x0000_s1063" style="width:199.5pt;height:209.3pt;mso-position-horizontal-relative:char;mso-position-vertical-relative:line" coordsize="25336,2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">
                <v:shape id="Resim 73" o:spid="_x0000_s1064" type="#_x0000_t75" alt="Free Tree Images" style="position:absolute;width:24860;height:24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PfWvGAAAA2wAAAA8AAABkcnMvZG93bnJldi54bWxEj09rAjEUxO8Fv0N4gpei2W6h6moUK5Tq&#10;QfDfxdtz89xd3LwsSarbfnpTKPQ4zMxvmOm8NbW4kfOVZQUvgwQEcW51xYWC4+GjPwLhA7LG2jIp&#10;+CYP81nnaYqZtnfe0W0fChEh7DNUUIbQZFL6vCSDfmAb4uhdrDMYonSF1A7vEW5qmSbJmzRYcVwo&#10;saFlSfl1/2UUjM7p6fM9pKefbfI8drXZrFdGK9XrtosJiEBt+A//tVdawfAVfr/EHy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k99a8YAAADbAAAADwAAAAAAAAAAAAAA&#10;AACfAgAAZHJzL2Rvd25yZXYueG1sUEsFBgAAAAAEAAQA9wAAAJIDAAAAAA==&#10;">
                  <v:imagedata r:id="rId62" o:title="Free Tree Images"/>
                  <v:path arrowok="t"/>
                </v:shape>
                <v:line id="Düz Bağlayıcı 74" o:spid="_x0000_s1065" style="position:absolute;flip:x;visibility:visible;mso-wrap-style:square" from="1524,21907" to="1524,26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5i+cUAAADbAAAADwAAAGRycy9kb3ducmV2LnhtbESPQWsCMRSE74L/ITyht5pVS5XVKCLV&#10;9lAPVQ8en5vnZnHzst1EXf31plDwOMzMN8xk1thSXKj2hWMFvW4CgjhzuuBcwW67fB2B8AFZY+mY&#10;FNzIw2zabk0w1e7KP3TZhFxECPsUFZgQqlRKnxmy6LuuIo7e0dUWQ5R1LnWN1wi3pewnybu0WHBc&#10;MFjRwlB22pytgvX9d7D60Px9WPPcbG/nVfG57yv10mnmYxCBmvAM/7e/tILhG/x9iT9AT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c5i+cUAAADbAAAADwAAAAAAAAAA&#10;AAAAAAChAgAAZHJzL2Rvd25yZXYueG1sUEsFBgAAAAAEAAQA+QAAAJMDAAAAAA==&#10;" strokecolor="red" strokeweight="1.5pt">
                  <v:stroke dashstyle="3 1" joinstyle="miter"/>
                </v:line>
                <v:line id="Düz Bağlayıcı 75" o:spid="_x0000_s1066" style="position:absolute;visibility:visible;mso-wrap-style:square" from="23050,20764" to="23075,26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dGGcQAAADbAAAADwAAAGRycy9kb3ducmV2LnhtbESPT2vCQBTE70K/w/IKvemmQrVEV5GC&#10;0EMv9U/x+Mg+N9Hs2yS7Jqmf3hUEj8PM/IaZL3tbipYaXzhW8D5KQBBnThdsFOy26+EnCB+QNZaO&#10;ScE/eVguXgZzTLXr+JfaTTAiQtinqCAPoUql9FlOFv3IVcTRO7rGYoiyMVI32EW4LeU4SSbSYsFx&#10;IceKvnLKzpuLVXCsr3/7/aVrV+ZQn/SPYVPVrNTba7+agQjUh2f40f7WCqYfcP8Sf4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10YZxAAAANsAAAAPAAAAAAAAAAAA&#10;AAAAAKECAABkcnMvZG93bnJldi54bWxQSwUGAAAAAAQABAD5AAAAkgMAAAAA&#10;" strokecolor="red" strokeweight="1.5pt">
                  <v:stroke dashstyle="3 1" joinstyle="miter"/>
                </v:line>
                <v:line id="Düz Bağlayıcı 76" o:spid="_x0000_s1067" style="position:absolute;rotation:-90;visibility:visible;mso-wrap-style:square" from="12192,14382" to="12192,358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aqqcMAAADbAAAADwAAAGRycy9kb3ducmV2LnhtbESPMW/CMBSEdyT+g/UqsYEDQ1qlGIQq&#10;KsHAAGWA7RG/OhbxcxS7Sfj3uFKljqe7+063XA+uFh21wXpWMJ9lIIhLry0bBeevz+kbiBCRNdae&#10;ScGDAqxX49ESC+17PlJ3ikYkCIcCFVQxNoWUoazIYZj5hjh53751GJNsjdQt9gnuarnIslw6tJwW&#10;Kmzoo6LyfvpxCujAJr9deL647e0j9tet6exZqcnLsHkHEWmI/+G/9k4reM3h90v6AX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mqqnDAAAA2wAAAA8AAAAAAAAAAAAA&#10;AAAAoQIAAGRycy9kb3ducmV2LnhtbFBLBQYAAAAABAAEAPkAAACRAwAAAAA=&#10;" strokecolor="red" strokeweight="1.5pt">
                  <v:stroke startarrow="open" endarrow="open" joinstyle="miter"/>
                </v:line>
                <v:shape id="Metin Kutusu 77" o:spid="_x0000_s1068" type="#_x0000_t202" style="position:absolute;left:8001;top:24574;width:8466;height:2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5auMUA&#10;AADbAAAADwAAAGRycy9kb3ducmV2LnhtbESPQWsCMRSE70L/Q3iFXqRmW8SVrVG0UFCwiLZ4fmye&#10;m9XNy3YTdfXXG6HgcZiZb5jRpLWVOFHjS8cK3noJCOLc6ZILBb8/X69DED4ga6wck4ILeZiMnzoj&#10;zLQ785pOm1CICGGfoQITQp1J6XNDFn3P1cTR27nGYoiyKaRu8BzhtpLvSTKQFkuOCwZr+jSUHzZH&#10;q2B46X93t4N0u69Wi5m5Fn+8PKBSL8/t9ANEoDY8wv/tuVaQpnD/En+AH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lq4xQAAANsAAAAPAAAAAAAAAAAAAAAAAJgCAABkcnMv&#10;ZG93bnJldi54bWxQSwUGAAAAAAQABAD1AAAAigMAAAAA&#10;" fillcolor="white [3201]" stroked="f" strokeweight=".5pt">
                  <v:textbox inset="0,0,0,0">
                    <w:txbxContent>
                      <w:p w14:paraId="4FBCA7E2" w14:textId="77777777" w:rsidR="00C657E0" w:rsidRPr="00124EE2" w:rsidRDefault="00C657E0" w:rsidP="002F0B96">
                        <w:pPr>
                          <w:jc w:val="center"/>
                          <w:rPr>
                            <w:rFonts w:ascii="Arial" w:hAnsi="Arial" w:cs="Arial"/>
                            <w:sz w:val="18"/>
                            <w:lang w:val="tr-TR"/>
                          </w:rPr>
                        </w:pPr>
                        <w:proofErr w:type="spellStart"/>
                        <w:r w:rsidRPr="00124EE2">
                          <w:rPr>
                            <w:rFonts w:ascii="Arial" w:hAnsi="Arial" w:cs="Arial"/>
                            <w:sz w:val="18"/>
                            <w:lang w:val="tr-TR"/>
                          </w:rPr>
                          <w:t>crown</w:t>
                        </w:r>
                        <w:proofErr w:type="spellEnd"/>
                        <w:r w:rsidRPr="00124EE2">
                          <w:rPr>
                            <w:rFonts w:ascii="Arial" w:hAnsi="Arial" w:cs="Arial"/>
                            <w:sz w:val="18"/>
                            <w:lang w:val="tr-TR"/>
                          </w:rPr>
                          <w:t xml:space="preserve"> </w:t>
                        </w:r>
                        <w:proofErr w:type="spellStart"/>
                        <w:r w:rsidRPr="00124EE2">
                          <w:rPr>
                            <w:rFonts w:ascii="Arial" w:hAnsi="Arial" w:cs="Arial"/>
                            <w:sz w:val="18"/>
                            <w:lang w:val="tr-TR"/>
                          </w:rPr>
                          <w:t>width</w:t>
                        </w:r>
                        <w:proofErr w:type="spellEnd"/>
                        <w:r w:rsidRPr="00124EE2">
                          <w:rPr>
                            <w:rFonts w:ascii="Arial" w:hAnsi="Arial" w:cs="Arial"/>
                            <w:sz w:val="18"/>
                            <w:lang w:val="tr-TR"/>
                          </w:rPr>
                          <w:t xml:space="preserve"> (m)</w:t>
                        </w:r>
                      </w:p>
                    </w:txbxContent>
                  </v:textbox>
                </v:shape>
                <v:line id="Düz Bağlayıcı 78" o:spid="_x0000_s1069" style="position:absolute;rotation:-90;visibility:visible;mso-wrap-style:square" from="18859,-4858" to="18859,8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ZOl8IAAADbAAAADwAAAGRycy9kb3ducmV2LnhtbERPz2vCMBS+D/wfwhN2m6mCOmqjiG7g&#10;GIy13cHjo3lrO5uXkkSt++uXg7Djx/c72wymExdyvrWsYDpJQBBXVrdcK/gqX5+eQfiArLGzTApu&#10;5GGzHj1kmGp75ZwuRahFDGGfooImhD6V0lcNGfQT2xNH7ts6gyFCV0vt8BrDTSdnSbKQBluODQ32&#10;tGuoOhVnoyD/6F/Ov2/zOikrnB8/Dz+O3vdKPY6H7QpEoCH8i+/ug1awjGPjl/gD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aZOl8IAAADbAAAADwAAAAAAAAAAAAAA&#10;AAChAgAAZHJzL2Rvd25yZXYueG1sUEsFBgAAAAAEAAQA+QAAAJADAAAAAA==&#10;" strokecolor="red" strokeweight="1.5pt">
                  <v:stroke dashstyle="3 1" joinstyle="miter"/>
                </v:line>
                <v:line id="Düz Bağlayıcı 83" o:spid="_x0000_s1070" style="position:absolute;rotation:-90;visibility:visible;mso-wrap-style:square" from="18573,17240" to="18573,29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eswcUAAADbAAAADwAAAGRycy9kb3ducmV2LnhtbESPT2vCQBTE7wW/w/IEb3VjRZGYjYht&#10;wVKQ+ufg8ZF9JtHs27C7atpP3y0UPA4z8xsmW3SmETdyvrasYDRMQBAXVtdcKjjs359nIHxA1thY&#10;JgXf5GGR954yTLW985Zuu1CKCGGfooIqhDaV0hcVGfRD2xJH72SdwRClK6V2eI9w08iXJJlKgzXH&#10;hQpbWlVUXHZXo2C7ad+uPx+TMtkXODl+rc+OPl+VGvS75RxEoC48wv/ttVYwG8Pfl/gDZP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teswcUAAADbAAAADwAAAAAAAAAA&#10;AAAAAAChAgAAZHJzL2Rvd25yZXYueG1sUEsFBgAAAAAEAAQA+QAAAJMDAAAAAA==&#10;" strokecolor="red" strokeweight="1.5pt">
                  <v:stroke dashstyle="3 1" joinstyle="miter"/>
                </v:line>
                <v:line id="Düz Bağlayıcı 84" o:spid="_x0000_s1071" style="position:absolute;rotation:180;visibility:visible;mso-wrap-style:square" from="24003,1619" to="24003,23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8asUAAADbAAAADwAAAGRycy9kb3ducmV2LnhtbESPQWvCQBSE74X+h+UVequ7ttpKdBUR&#10;hF481KTU4yP7zAazb0N2G5N/3xUKHoeZ+YZZbQbXiJ66UHvWMJ0oEMSlNzVXGop8/7IAESKywcYz&#10;aRgpwGb9+LDCzPgrf1F/jJVIEA4ZarAxtpmUobTkMEx8S5y8s+8cxiS7SpoOrwnuGvmq1Lt0WHNa&#10;sNjSzlJ5Of46DfODDadmO+t3aize8p+P/fcop1o/Pw3bJYhIQ7yH/9ufRsNiBrcv6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8asUAAADbAAAADwAAAAAAAAAA&#10;AAAAAAChAgAAZHJzL2Rvd25yZXYueG1sUEsFBgAAAAAEAAQA+QAAAJMDAAAAAA==&#10;" strokecolor="red" strokeweight="1.5pt">
                  <v:stroke startarrow="open" endarrow="open" joinstyle="miter"/>
                </v:line>
                <v:shape id="Metin Kutusu 86" o:spid="_x0000_s1072" type="#_x0000_t202" style="position:absolute;left:19240;top:11524;width:9894;height:200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zZsEA&#10;AADbAAAADwAAAGRycy9kb3ducmV2LnhtbESPzarCMBSE9xd8h3AEd9dUwVKqUcQfcOPiVt0fm2Nb&#10;2pyUJmp9eyNccDnMzDfMYtWbRjyoc5VlBZNxBII4t7riQsH5tP9NQDiPrLGxTApe5GC1HPwsMNX2&#10;yX/0yHwhAoRdigpK79tUSpeXZNCNbUscvJvtDPogu0LqDp8Bbho5jaJYGqw4LJTY0qakvM7uRkG2&#10;u8bb+pj0r1qfZTy7FLvqulZqNOzXcxCeev8N/7cPWkESw+dL+AF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i82bBAAAA2wAAAA8AAAAAAAAAAAAAAAAAmAIAAGRycy9kb3du&#10;cmV2LnhtbFBLBQYAAAAABAAEAPUAAACGAwAAAAA=&#10;" fillcolor="white [3201]" stroked="f" strokeweight=".5pt">
                  <v:textbox inset="0,0,0,0">
                    <w:txbxContent>
                      <w:p w14:paraId="648CD6EE" w14:textId="77777777" w:rsidR="00C657E0" w:rsidRPr="00124EE2" w:rsidRDefault="00C657E0" w:rsidP="002F0B96">
                        <w:pPr>
                          <w:jc w:val="center"/>
                          <w:rPr>
                            <w:rFonts w:ascii="Arial" w:hAnsi="Arial" w:cs="Arial"/>
                            <w:sz w:val="18"/>
                            <w:lang w:val="tr-TR"/>
                          </w:rPr>
                        </w:pPr>
                        <w:proofErr w:type="spellStart"/>
                        <w:r>
                          <w:rPr>
                            <w:rFonts w:ascii="Arial" w:hAnsi="Arial" w:cs="Arial"/>
                            <w:sz w:val="18"/>
                            <w:lang w:val="tr-TR"/>
                          </w:rPr>
                          <w:t>Height</w:t>
                        </w:r>
                        <w:proofErr w:type="spellEnd"/>
                        <w:r>
                          <w:rPr>
                            <w:rFonts w:ascii="Arial" w:hAnsi="Arial" w:cs="Arial"/>
                            <w:sz w:val="18"/>
                            <w:lang w:val="tr-TR"/>
                          </w:rPr>
                          <w:t xml:space="preserve"> of </w:t>
                        </w:r>
                        <w:proofErr w:type="spellStart"/>
                        <w:r>
                          <w:rPr>
                            <w:rFonts w:ascii="Arial" w:hAnsi="Arial" w:cs="Arial"/>
                            <w:sz w:val="18"/>
                            <w:lang w:val="tr-TR"/>
                          </w:rPr>
                          <w:t>tree</w:t>
                        </w:r>
                        <w:proofErr w:type="spellEnd"/>
                        <w:r w:rsidRPr="00124EE2">
                          <w:rPr>
                            <w:rFonts w:ascii="Arial" w:hAnsi="Arial" w:cs="Arial"/>
                            <w:sz w:val="18"/>
                            <w:lang w:val="tr-TR"/>
                          </w:rPr>
                          <w:t xml:space="preserve"> (m)</w:t>
                        </w:r>
                      </w:p>
                    </w:txbxContent>
                  </v:textbox>
                </v:shape>
                <w10:anchorlock/>
              </v:group>
            </w:pict>
          </mc:Fallback>
        </mc:AlternateContent>
      </w:r>
    </w:p>
    <w:p w14:paraId="77B554A0" w14:textId="77777777" w:rsidR="002F0B96" w:rsidRDefault="002F0B96" w:rsidP="002F0B96"/>
    <w:p w14:paraId="027C69CD" w14:textId="77777777" w:rsidR="002F0B96" w:rsidRDefault="00223DC5" w:rsidP="002F0B96">
      <w:r w:rsidRPr="008C179A">
        <w:rPr>
          <w:position w:val="-10"/>
        </w:rPr>
        <w:object w:dxaOrig="8080" w:dyaOrig="320" w14:anchorId="689E5585">
          <v:shape id="_x0000_i1029" type="#_x0000_t75" style="width:404.25pt;height:15.75pt" o:ole="">
            <v:imagedata r:id="rId63" o:title=""/>
          </v:shape>
          <o:OLEObject Type="Embed" ProgID="Equation.3" ShapeID="_x0000_i1029" DrawAspect="Content" ObjectID="_1555390916" r:id="rId64"/>
        </w:object>
      </w:r>
    </w:p>
    <w:p w14:paraId="79F391B2" w14:textId="77777777" w:rsidR="002F0B96" w:rsidRDefault="002F0B96" w:rsidP="004942DD">
      <w:pPr>
        <w:rPr>
          <w:b/>
        </w:rPr>
      </w:pPr>
      <w:r w:rsidRPr="00124EE2">
        <w:rPr>
          <w:b/>
        </w:rPr>
        <w:lastRenderedPageBreak/>
        <w:t xml:space="preserve">Method </w:t>
      </w:r>
      <w:r>
        <w:rPr>
          <w:b/>
        </w:rPr>
        <w:t>3</w:t>
      </w:r>
      <w:r w:rsidRPr="00124EE2">
        <w:rPr>
          <w:b/>
        </w:rPr>
        <w:t xml:space="preserve">: According to the </w:t>
      </w:r>
      <w:r>
        <w:rPr>
          <w:b/>
        </w:rPr>
        <w:t>spreadsheets</w:t>
      </w:r>
    </w:p>
    <w:p w14:paraId="10294AA9" w14:textId="77777777" w:rsidR="002F0B96" w:rsidRDefault="002F0B96" w:rsidP="002F0B96">
      <w:pPr>
        <w:rPr>
          <w:lang w:val="tr-TR"/>
        </w:rPr>
      </w:pPr>
      <w:proofErr w:type="spellStart"/>
      <w:r w:rsidRPr="008C179A">
        <w:rPr>
          <w:lang w:val="tr-TR"/>
        </w:rPr>
        <w:t>Calculate</w:t>
      </w:r>
      <w:proofErr w:type="spellEnd"/>
      <w:r w:rsidRPr="008C179A">
        <w:rPr>
          <w:lang w:val="tr-TR"/>
        </w:rPr>
        <w:t xml:space="preserve"> </w:t>
      </w:r>
      <w:proofErr w:type="spellStart"/>
      <w:r w:rsidRPr="008C179A">
        <w:rPr>
          <w:lang w:val="tr-TR"/>
        </w:rPr>
        <w:t>application</w:t>
      </w:r>
      <w:proofErr w:type="spellEnd"/>
      <w:r w:rsidRPr="008C179A">
        <w:rPr>
          <w:lang w:val="tr-TR"/>
        </w:rPr>
        <w:t xml:space="preserve"> </w:t>
      </w:r>
      <w:proofErr w:type="spellStart"/>
      <w:r w:rsidRPr="008C179A">
        <w:rPr>
          <w:lang w:val="tr-TR"/>
        </w:rPr>
        <w:t>volume</w:t>
      </w:r>
      <w:proofErr w:type="spellEnd"/>
      <w:r w:rsidRPr="008C179A">
        <w:rPr>
          <w:lang w:val="tr-TR"/>
        </w:rPr>
        <w:t xml:space="preserve"> </w:t>
      </w:r>
      <w:proofErr w:type="spellStart"/>
      <w:r w:rsidRPr="008C179A">
        <w:rPr>
          <w:lang w:val="tr-TR"/>
        </w:rPr>
        <w:t>according</w:t>
      </w:r>
      <w:proofErr w:type="spellEnd"/>
      <w:r w:rsidRPr="008C179A">
        <w:rPr>
          <w:lang w:val="tr-TR"/>
        </w:rPr>
        <w:t xml:space="preserve"> </w:t>
      </w:r>
      <w:proofErr w:type="spellStart"/>
      <w:r w:rsidRPr="008C179A">
        <w:rPr>
          <w:lang w:val="tr-TR"/>
        </w:rPr>
        <w:t>to</w:t>
      </w:r>
      <w:proofErr w:type="spellEnd"/>
      <w:r w:rsidRPr="008C179A">
        <w:rPr>
          <w:lang w:val="tr-TR"/>
        </w:rPr>
        <w:t xml:space="preserve"> </w:t>
      </w:r>
      <w:proofErr w:type="spellStart"/>
      <w:r w:rsidRPr="008C179A">
        <w:rPr>
          <w:lang w:val="tr-TR"/>
        </w:rPr>
        <w:t>age</w:t>
      </w:r>
      <w:proofErr w:type="spellEnd"/>
      <w:r w:rsidRPr="008C179A">
        <w:rPr>
          <w:lang w:val="tr-TR"/>
        </w:rPr>
        <w:t xml:space="preserve"> of </w:t>
      </w:r>
      <w:proofErr w:type="spellStart"/>
      <w:r w:rsidRPr="008C179A">
        <w:rPr>
          <w:lang w:val="tr-TR"/>
        </w:rPr>
        <w:t>trees</w:t>
      </w:r>
      <w:proofErr w:type="spellEnd"/>
      <w:r w:rsidRPr="008C179A">
        <w:rPr>
          <w:lang w:val="tr-TR"/>
        </w:rPr>
        <w:t xml:space="preserve"> </w:t>
      </w:r>
      <w:proofErr w:type="spellStart"/>
      <w:r w:rsidRPr="008C179A">
        <w:rPr>
          <w:lang w:val="tr-TR"/>
        </w:rPr>
        <w:t>and</w:t>
      </w:r>
      <w:proofErr w:type="spellEnd"/>
      <w:r w:rsidRPr="008C179A">
        <w:rPr>
          <w:lang w:val="tr-TR"/>
        </w:rPr>
        <w:t xml:space="preserve"> </w:t>
      </w:r>
      <w:proofErr w:type="spellStart"/>
      <w:r w:rsidRPr="008C179A">
        <w:rPr>
          <w:lang w:val="tr-TR"/>
        </w:rPr>
        <w:t>tree</w:t>
      </w:r>
      <w:proofErr w:type="spellEnd"/>
      <w:r w:rsidRPr="008C179A">
        <w:rPr>
          <w:lang w:val="tr-TR"/>
        </w:rPr>
        <w:t xml:space="preserve"> </w:t>
      </w:r>
      <w:proofErr w:type="spellStart"/>
      <w:r w:rsidRPr="008C179A">
        <w:rPr>
          <w:lang w:val="tr-TR"/>
        </w:rPr>
        <w:t>trunk</w:t>
      </w:r>
      <w:proofErr w:type="spellEnd"/>
      <w:r w:rsidRPr="008C179A">
        <w:rPr>
          <w:lang w:val="tr-TR"/>
        </w:rPr>
        <w:t xml:space="preserve"> </w:t>
      </w:r>
      <w:proofErr w:type="spellStart"/>
      <w:r w:rsidRPr="008C179A">
        <w:rPr>
          <w:lang w:val="tr-TR"/>
        </w:rPr>
        <w:t>width</w:t>
      </w:r>
      <w:proofErr w:type="spellEnd"/>
      <w:r>
        <w:rPr>
          <w:lang w:val="tr-TR"/>
        </w:rPr>
        <w:t>.</w:t>
      </w:r>
    </w:p>
    <w:p w14:paraId="1B21FCA7" w14:textId="77777777" w:rsidR="002F0B96" w:rsidRPr="008C179A" w:rsidRDefault="002F0B96" w:rsidP="002F0B96">
      <w:pPr>
        <w:spacing w:before="100" w:beforeAutospacing="1"/>
      </w:pPr>
      <w:r>
        <w:t xml:space="preserve">Table1. </w:t>
      </w:r>
      <w:r w:rsidRPr="00465608">
        <w:t>Spraying rate according to age of trees</w:t>
      </w:r>
    </w:p>
    <w:tbl>
      <w:tblPr>
        <w:tblW w:w="5000" w:type="pct"/>
        <w:tblCellMar>
          <w:left w:w="0" w:type="dxa"/>
          <w:right w:w="0" w:type="dxa"/>
        </w:tblCellMar>
        <w:tblLook w:val="0600" w:firstRow="0" w:lastRow="0" w:firstColumn="0" w:lastColumn="0" w:noHBand="1" w:noVBand="1"/>
      </w:tblPr>
      <w:tblGrid>
        <w:gridCol w:w="5995"/>
        <w:gridCol w:w="3055"/>
      </w:tblGrid>
      <w:tr w:rsidR="002F0B96" w:rsidRPr="006B02C3" w14:paraId="2644B57D" w14:textId="77777777" w:rsidTr="003C781D">
        <w:tc>
          <w:tcPr>
            <w:tcW w:w="3312"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5" w:type="dxa"/>
              <w:bottom w:w="0" w:type="dxa"/>
              <w:right w:w="15" w:type="dxa"/>
            </w:tcMar>
            <w:vAlign w:val="center"/>
            <w:hideMark/>
          </w:tcPr>
          <w:p w14:paraId="01E6628C" w14:textId="77777777" w:rsidR="002F0B96" w:rsidRPr="006B02C3" w:rsidRDefault="002F0B96" w:rsidP="003C781D">
            <w:pPr>
              <w:spacing w:line="240" w:lineRule="auto"/>
              <w:jc w:val="center"/>
              <w:textAlignment w:val="baseline"/>
              <w:rPr>
                <w:rFonts w:ascii="Arial" w:hAnsi="Arial" w:cs="Arial"/>
                <w:szCs w:val="36"/>
                <w:lang w:eastAsia="en-GB"/>
              </w:rPr>
            </w:pPr>
            <w:proofErr w:type="spellStart"/>
            <w:r w:rsidRPr="006B02C3">
              <w:rPr>
                <w:rFonts w:cs="CG Omega"/>
                <w:b/>
                <w:color w:val="000000" w:themeColor="text1"/>
                <w:kern w:val="24"/>
                <w:szCs w:val="36"/>
                <w:lang w:val="tr-TR" w:eastAsia="en-GB"/>
              </w:rPr>
              <w:t>Tree</w:t>
            </w:r>
            <w:proofErr w:type="spellEnd"/>
          </w:p>
        </w:tc>
        <w:tc>
          <w:tcPr>
            <w:tcW w:w="1688"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5" w:type="dxa"/>
              <w:bottom w:w="0" w:type="dxa"/>
              <w:right w:w="15" w:type="dxa"/>
            </w:tcMar>
            <w:vAlign w:val="center"/>
            <w:hideMark/>
          </w:tcPr>
          <w:p w14:paraId="7E5F3A18" w14:textId="77777777" w:rsidR="002F0B96" w:rsidRPr="006B02C3" w:rsidRDefault="002F0B96" w:rsidP="003C781D">
            <w:pPr>
              <w:spacing w:line="240" w:lineRule="auto"/>
              <w:jc w:val="center"/>
              <w:textAlignment w:val="baseline"/>
              <w:rPr>
                <w:rFonts w:ascii="Arial" w:hAnsi="Arial" w:cs="Arial"/>
                <w:szCs w:val="36"/>
                <w:lang w:eastAsia="en-GB"/>
              </w:rPr>
            </w:pPr>
            <w:r w:rsidRPr="006B02C3">
              <w:rPr>
                <w:rFonts w:cs="CG Omega"/>
                <w:b/>
                <w:color w:val="000000" w:themeColor="text1"/>
                <w:kern w:val="24"/>
                <w:szCs w:val="36"/>
                <w:lang w:val="tr-TR" w:eastAsia="en-GB"/>
              </w:rPr>
              <w:t xml:space="preserve">Application </w:t>
            </w:r>
            <w:proofErr w:type="spellStart"/>
            <w:r w:rsidRPr="006B02C3">
              <w:rPr>
                <w:rFonts w:cs="CG Omega"/>
                <w:b/>
                <w:color w:val="000000" w:themeColor="text1"/>
                <w:kern w:val="24"/>
                <w:szCs w:val="36"/>
                <w:lang w:val="tr-TR" w:eastAsia="en-GB"/>
              </w:rPr>
              <w:t>volume</w:t>
            </w:r>
            <w:proofErr w:type="spellEnd"/>
            <w:r w:rsidRPr="006B02C3">
              <w:rPr>
                <w:rFonts w:cs="CG Omega"/>
                <w:b/>
                <w:color w:val="000000" w:themeColor="text1"/>
                <w:kern w:val="24"/>
                <w:szCs w:val="36"/>
                <w:lang w:val="tr-TR" w:eastAsia="en-GB"/>
              </w:rPr>
              <w:t xml:space="preserve"> (</w:t>
            </w:r>
            <w:proofErr w:type="spellStart"/>
            <w:r w:rsidRPr="006B02C3">
              <w:rPr>
                <w:rFonts w:cs="CG Omega"/>
                <w:b/>
                <w:color w:val="000000" w:themeColor="text1"/>
                <w:kern w:val="24"/>
                <w:szCs w:val="36"/>
                <w:lang w:val="tr-TR" w:eastAsia="en-GB"/>
              </w:rPr>
              <w:t>lt</w:t>
            </w:r>
            <w:proofErr w:type="spellEnd"/>
            <w:r w:rsidRPr="006B02C3">
              <w:rPr>
                <w:rFonts w:cs="CG Omega"/>
                <w:b/>
                <w:color w:val="000000" w:themeColor="text1"/>
                <w:kern w:val="24"/>
                <w:szCs w:val="36"/>
                <w:lang w:val="tr-TR" w:eastAsia="en-GB"/>
              </w:rPr>
              <w:t>)</w:t>
            </w:r>
          </w:p>
        </w:tc>
      </w:tr>
      <w:tr w:rsidR="002F0B96" w:rsidRPr="006B02C3" w14:paraId="29508520" w14:textId="77777777" w:rsidTr="002F0B96">
        <w:tc>
          <w:tcPr>
            <w:tcW w:w="331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F35640" w14:textId="77777777" w:rsidR="002F0B96" w:rsidRPr="006B02C3" w:rsidRDefault="002F0B96" w:rsidP="002F0B96">
            <w:pPr>
              <w:spacing w:line="240" w:lineRule="auto"/>
              <w:jc w:val="left"/>
              <w:textAlignment w:val="baseline"/>
              <w:rPr>
                <w:rFonts w:ascii="Arial" w:hAnsi="Arial" w:cs="Arial"/>
                <w:szCs w:val="36"/>
                <w:lang w:eastAsia="en-GB"/>
              </w:rPr>
            </w:pPr>
            <w:r w:rsidRPr="006B02C3">
              <w:rPr>
                <w:rFonts w:cs="CG Omega"/>
                <w:color w:val="000000" w:themeColor="text1"/>
                <w:kern w:val="24"/>
                <w:szCs w:val="36"/>
                <w:lang w:eastAsia="en-GB"/>
              </w:rPr>
              <w:t>Short, pruned</w:t>
            </w:r>
            <w:r w:rsidRPr="006B02C3">
              <w:rPr>
                <w:rFonts w:cs="CG Omega"/>
                <w:color w:val="000000" w:themeColor="text1"/>
                <w:kern w:val="24"/>
                <w:szCs w:val="36"/>
                <w:lang w:val="tr-TR" w:eastAsia="en-GB"/>
              </w:rPr>
              <w:t xml:space="preserve">, </w:t>
            </w:r>
            <w:r w:rsidRPr="006B02C3">
              <w:rPr>
                <w:rFonts w:cs="CG Omega"/>
                <w:color w:val="000000" w:themeColor="text1"/>
                <w:kern w:val="24"/>
                <w:szCs w:val="36"/>
                <w:lang w:eastAsia="en-GB"/>
              </w:rPr>
              <w:t>a young tree</w:t>
            </w:r>
          </w:p>
        </w:tc>
        <w:tc>
          <w:tcPr>
            <w:tcW w:w="16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640A6EB" w14:textId="77777777" w:rsidR="002F0B96" w:rsidRPr="006B02C3" w:rsidRDefault="002F0B96" w:rsidP="002F0B96">
            <w:pPr>
              <w:spacing w:line="240" w:lineRule="auto"/>
              <w:jc w:val="center"/>
              <w:textAlignment w:val="baseline"/>
              <w:rPr>
                <w:rFonts w:ascii="Arial" w:hAnsi="Arial" w:cs="Arial"/>
                <w:szCs w:val="36"/>
                <w:lang w:eastAsia="en-GB"/>
              </w:rPr>
            </w:pPr>
            <w:r w:rsidRPr="006B02C3">
              <w:rPr>
                <w:rFonts w:cs="CG Omega"/>
                <w:color w:val="000000" w:themeColor="text1"/>
                <w:kern w:val="24"/>
                <w:szCs w:val="36"/>
                <w:lang w:val="tr-TR" w:eastAsia="en-GB"/>
              </w:rPr>
              <w:t>1</w:t>
            </w:r>
          </w:p>
        </w:tc>
      </w:tr>
      <w:tr w:rsidR="002F0B96" w:rsidRPr="006B02C3" w14:paraId="63C03825" w14:textId="77777777" w:rsidTr="002F0B96">
        <w:tc>
          <w:tcPr>
            <w:tcW w:w="331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0FEAEE" w14:textId="77777777" w:rsidR="002F0B96" w:rsidRPr="006B02C3" w:rsidRDefault="002F0B96" w:rsidP="002F0B96">
            <w:pPr>
              <w:spacing w:line="240" w:lineRule="auto"/>
              <w:jc w:val="left"/>
              <w:textAlignment w:val="baseline"/>
              <w:rPr>
                <w:rFonts w:ascii="Arial" w:hAnsi="Arial" w:cs="Arial"/>
                <w:szCs w:val="36"/>
                <w:lang w:eastAsia="en-GB"/>
              </w:rPr>
            </w:pPr>
            <w:r w:rsidRPr="006B02C3">
              <w:rPr>
                <w:rFonts w:cs="CG Omega"/>
                <w:color w:val="000000" w:themeColor="text1"/>
                <w:kern w:val="24"/>
                <w:szCs w:val="36"/>
                <w:lang w:eastAsia="en-GB"/>
              </w:rPr>
              <w:t>Short, pruned</w:t>
            </w:r>
            <w:r w:rsidRPr="006B02C3">
              <w:rPr>
                <w:rFonts w:cs="CG Omega"/>
                <w:color w:val="000000" w:themeColor="text1"/>
                <w:kern w:val="24"/>
                <w:szCs w:val="36"/>
                <w:lang w:val="tr-TR" w:eastAsia="en-GB"/>
              </w:rPr>
              <w:t xml:space="preserve">, </w:t>
            </w:r>
            <w:r w:rsidRPr="006B02C3">
              <w:rPr>
                <w:rFonts w:cs="CG Omega"/>
                <w:color w:val="000000" w:themeColor="text1"/>
                <w:kern w:val="24"/>
                <w:szCs w:val="36"/>
                <w:lang w:eastAsia="en-GB"/>
              </w:rPr>
              <w:t>a</w:t>
            </w:r>
            <w:r w:rsidRPr="006B02C3">
              <w:rPr>
                <w:rFonts w:cs="CG Omega"/>
                <w:color w:val="000000" w:themeColor="text1"/>
                <w:kern w:val="24"/>
                <w:szCs w:val="36"/>
                <w:lang w:val="tr-TR" w:eastAsia="en-GB"/>
              </w:rPr>
              <w:t xml:space="preserve">n </w:t>
            </w:r>
            <w:proofErr w:type="spellStart"/>
            <w:r w:rsidRPr="006B02C3">
              <w:rPr>
                <w:rFonts w:cs="CG Omega"/>
                <w:color w:val="000000" w:themeColor="text1"/>
                <w:kern w:val="24"/>
                <w:szCs w:val="36"/>
                <w:lang w:val="tr-TR" w:eastAsia="en-GB"/>
              </w:rPr>
              <w:t>old</w:t>
            </w:r>
            <w:proofErr w:type="spellEnd"/>
            <w:r w:rsidRPr="006B02C3">
              <w:rPr>
                <w:rFonts w:cs="CG Omega"/>
                <w:color w:val="000000" w:themeColor="text1"/>
                <w:kern w:val="24"/>
                <w:szCs w:val="36"/>
                <w:lang w:val="tr-TR" w:eastAsia="en-GB"/>
              </w:rPr>
              <w:t xml:space="preserve"> </w:t>
            </w:r>
            <w:r w:rsidRPr="006B02C3">
              <w:rPr>
                <w:rFonts w:cs="CG Omega"/>
                <w:color w:val="000000" w:themeColor="text1"/>
                <w:kern w:val="24"/>
                <w:szCs w:val="36"/>
                <w:lang w:eastAsia="en-GB"/>
              </w:rPr>
              <w:t>tree</w:t>
            </w:r>
          </w:p>
        </w:tc>
        <w:tc>
          <w:tcPr>
            <w:tcW w:w="16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B458D2" w14:textId="77777777" w:rsidR="002F0B96" w:rsidRPr="006B02C3" w:rsidRDefault="002F0B96" w:rsidP="002F0B96">
            <w:pPr>
              <w:spacing w:line="240" w:lineRule="auto"/>
              <w:jc w:val="center"/>
              <w:textAlignment w:val="baseline"/>
              <w:rPr>
                <w:rFonts w:ascii="Arial" w:hAnsi="Arial" w:cs="Arial"/>
                <w:szCs w:val="36"/>
                <w:lang w:eastAsia="en-GB"/>
              </w:rPr>
            </w:pPr>
            <w:r w:rsidRPr="006B02C3">
              <w:rPr>
                <w:rFonts w:cs="CG Omega"/>
                <w:color w:val="000000" w:themeColor="text1"/>
                <w:kern w:val="24"/>
                <w:szCs w:val="36"/>
                <w:lang w:val="tr-TR" w:eastAsia="en-GB"/>
              </w:rPr>
              <w:t>3</w:t>
            </w:r>
          </w:p>
        </w:tc>
      </w:tr>
      <w:tr w:rsidR="002F0B96" w:rsidRPr="006B02C3" w14:paraId="10804595" w14:textId="77777777" w:rsidTr="002F0B96">
        <w:tc>
          <w:tcPr>
            <w:tcW w:w="331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036C4B2" w14:textId="77777777" w:rsidR="002F0B96" w:rsidRPr="006B02C3" w:rsidRDefault="002F0B96" w:rsidP="002F0B96">
            <w:pPr>
              <w:spacing w:line="240" w:lineRule="auto"/>
              <w:jc w:val="left"/>
              <w:textAlignment w:val="baseline"/>
              <w:rPr>
                <w:rFonts w:ascii="Arial" w:hAnsi="Arial" w:cs="Arial"/>
                <w:szCs w:val="36"/>
                <w:lang w:eastAsia="en-GB"/>
              </w:rPr>
            </w:pPr>
            <w:proofErr w:type="spellStart"/>
            <w:r w:rsidRPr="006B02C3">
              <w:rPr>
                <w:rFonts w:cs="CG Omega"/>
                <w:color w:val="000000" w:themeColor="text1"/>
                <w:kern w:val="24"/>
                <w:szCs w:val="36"/>
                <w:lang w:val="tr-TR" w:eastAsia="en-GB"/>
              </w:rPr>
              <w:t>Saplings</w:t>
            </w:r>
            <w:proofErr w:type="spellEnd"/>
            <w:r w:rsidRPr="006B02C3">
              <w:rPr>
                <w:rFonts w:cs="CG Omega"/>
                <w:color w:val="000000" w:themeColor="text1"/>
                <w:kern w:val="24"/>
                <w:szCs w:val="36"/>
                <w:lang w:val="tr-TR" w:eastAsia="en-GB"/>
              </w:rPr>
              <w:t xml:space="preserve"> in a </w:t>
            </w:r>
            <w:proofErr w:type="spellStart"/>
            <w:r w:rsidRPr="006B02C3">
              <w:rPr>
                <w:rFonts w:cs="CG Omega"/>
                <w:color w:val="000000" w:themeColor="text1"/>
                <w:kern w:val="24"/>
                <w:szCs w:val="36"/>
                <w:lang w:val="tr-TR" w:eastAsia="en-GB"/>
              </w:rPr>
              <w:t>nursary</w:t>
            </w:r>
            <w:proofErr w:type="spellEnd"/>
            <w:r w:rsidRPr="006B02C3">
              <w:rPr>
                <w:rFonts w:cs="CG Omega"/>
                <w:color w:val="000000" w:themeColor="text1"/>
                <w:kern w:val="24"/>
                <w:szCs w:val="36"/>
                <w:lang w:val="tr-TR" w:eastAsia="en-GB"/>
              </w:rPr>
              <w:t xml:space="preserve"> of 1 </w:t>
            </w:r>
            <w:proofErr w:type="spellStart"/>
            <w:r w:rsidRPr="006B02C3">
              <w:rPr>
                <w:rFonts w:cs="CG Omega"/>
                <w:color w:val="000000" w:themeColor="text1"/>
                <w:kern w:val="24"/>
                <w:szCs w:val="36"/>
                <w:lang w:val="tr-TR" w:eastAsia="en-GB"/>
              </w:rPr>
              <w:t>decare</w:t>
            </w:r>
            <w:proofErr w:type="spellEnd"/>
          </w:p>
        </w:tc>
        <w:tc>
          <w:tcPr>
            <w:tcW w:w="16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24D807" w14:textId="77777777" w:rsidR="002F0B96" w:rsidRPr="006B02C3" w:rsidRDefault="002F0B96" w:rsidP="002F0B96">
            <w:pPr>
              <w:spacing w:line="240" w:lineRule="auto"/>
              <w:jc w:val="center"/>
              <w:textAlignment w:val="baseline"/>
              <w:rPr>
                <w:rFonts w:ascii="Arial" w:hAnsi="Arial" w:cs="Arial"/>
                <w:szCs w:val="36"/>
                <w:lang w:eastAsia="en-GB"/>
              </w:rPr>
            </w:pPr>
            <w:r w:rsidRPr="006B02C3">
              <w:rPr>
                <w:rFonts w:cs="CG Omega"/>
                <w:color w:val="000000" w:themeColor="text1"/>
                <w:kern w:val="24"/>
                <w:szCs w:val="36"/>
                <w:lang w:val="tr-TR" w:eastAsia="en-GB"/>
              </w:rPr>
              <w:t>100</w:t>
            </w:r>
          </w:p>
        </w:tc>
      </w:tr>
      <w:tr w:rsidR="002F0B96" w:rsidRPr="006B02C3" w14:paraId="1185F067" w14:textId="77777777" w:rsidTr="002F0B96">
        <w:tc>
          <w:tcPr>
            <w:tcW w:w="331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FA3215" w14:textId="77777777" w:rsidR="002F0B96" w:rsidRPr="006B02C3" w:rsidRDefault="002F0B96" w:rsidP="002F0B96">
            <w:pPr>
              <w:spacing w:line="240" w:lineRule="auto"/>
              <w:jc w:val="left"/>
              <w:textAlignment w:val="baseline"/>
              <w:rPr>
                <w:rFonts w:ascii="Arial" w:hAnsi="Arial" w:cs="Arial"/>
                <w:szCs w:val="36"/>
                <w:lang w:eastAsia="en-GB"/>
              </w:rPr>
            </w:pPr>
            <w:proofErr w:type="spellStart"/>
            <w:r w:rsidRPr="006B02C3">
              <w:rPr>
                <w:rFonts w:cs="CG Omega"/>
                <w:color w:val="000000" w:themeColor="text1"/>
                <w:kern w:val="24"/>
                <w:szCs w:val="36"/>
                <w:lang w:val="tr-TR" w:eastAsia="en-GB"/>
              </w:rPr>
              <w:t>Saplings</w:t>
            </w:r>
            <w:proofErr w:type="spellEnd"/>
            <w:r w:rsidRPr="006B02C3">
              <w:rPr>
                <w:rFonts w:cs="CG Omega"/>
                <w:color w:val="000000" w:themeColor="text1"/>
                <w:kern w:val="24"/>
                <w:szCs w:val="36"/>
                <w:lang w:val="tr-TR" w:eastAsia="en-GB"/>
              </w:rPr>
              <w:t xml:space="preserve"> of </w:t>
            </w:r>
            <w:proofErr w:type="spellStart"/>
            <w:r w:rsidRPr="006B02C3">
              <w:rPr>
                <w:rFonts w:cs="CG Omega"/>
                <w:color w:val="000000" w:themeColor="text1"/>
                <w:kern w:val="24"/>
                <w:szCs w:val="36"/>
                <w:lang w:val="tr-TR" w:eastAsia="en-GB"/>
              </w:rPr>
              <w:t>two</w:t>
            </w:r>
            <w:proofErr w:type="spellEnd"/>
            <w:r w:rsidRPr="006B02C3">
              <w:rPr>
                <w:rFonts w:cs="CG Omega"/>
                <w:color w:val="000000" w:themeColor="text1"/>
                <w:kern w:val="24"/>
                <w:szCs w:val="36"/>
                <w:lang w:val="tr-TR" w:eastAsia="en-GB"/>
              </w:rPr>
              <w:t xml:space="preserve"> </w:t>
            </w:r>
            <w:proofErr w:type="spellStart"/>
            <w:r w:rsidRPr="006B02C3">
              <w:rPr>
                <w:rFonts w:cs="CG Omega"/>
                <w:color w:val="000000" w:themeColor="text1"/>
                <w:kern w:val="24"/>
                <w:szCs w:val="36"/>
                <w:lang w:val="tr-TR" w:eastAsia="en-GB"/>
              </w:rPr>
              <w:t>years</w:t>
            </w:r>
            <w:proofErr w:type="spellEnd"/>
            <w:r w:rsidRPr="006B02C3">
              <w:rPr>
                <w:rFonts w:cs="CG Omega"/>
                <w:color w:val="000000" w:themeColor="text1"/>
                <w:kern w:val="24"/>
                <w:szCs w:val="36"/>
                <w:lang w:val="tr-TR" w:eastAsia="en-GB"/>
              </w:rPr>
              <w:t xml:space="preserve"> </w:t>
            </w:r>
            <w:proofErr w:type="spellStart"/>
            <w:r w:rsidRPr="006B02C3">
              <w:rPr>
                <w:rFonts w:cs="CG Omega"/>
                <w:color w:val="000000" w:themeColor="text1"/>
                <w:kern w:val="24"/>
                <w:szCs w:val="36"/>
                <w:lang w:val="tr-TR" w:eastAsia="en-GB"/>
              </w:rPr>
              <w:t>age</w:t>
            </w:r>
            <w:proofErr w:type="spellEnd"/>
            <w:r w:rsidRPr="006B02C3">
              <w:rPr>
                <w:rFonts w:cs="CG Omega"/>
                <w:color w:val="000000" w:themeColor="text1"/>
                <w:kern w:val="24"/>
                <w:szCs w:val="36"/>
                <w:lang w:val="tr-TR" w:eastAsia="en-GB"/>
              </w:rPr>
              <w:t xml:space="preserve"> in a </w:t>
            </w:r>
            <w:proofErr w:type="spellStart"/>
            <w:r w:rsidRPr="006B02C3">
              <w:rPr>
                <w:rFonts w:cs="CG Omega"/>
                <w:color w:val="000000" w:themeColor="text1"/>
                <w:kern w:val="24"/>
                <w:szCs w:val="36"/>
                <w:lang w:val="tr-TR" w:eastAsia="en-GB"/>
              </w:rPr>
              <w:t>nursary</w:t>
            </w:r>
            <w:proofErr w:type="spellEnd"/>
            <w:r w:rsidRPr="006B02C3">
              <w:rPr>
                <w:rFonts w:cs="CG Omega"/>
                <w:color w:val="000000" w:themeColor="text1"/>
                <w:kern w:val="24"/>
                <w:szCs w:val="36"/>
                <w:lang w:val="tr-TR" w:eastAsia="en-GB"/>
              </w:rPr>
              <w:t xml:space="preserve"> of 1 </w:t>
            </w:r>
            <w:proofErr w:type="spellStart"/>
            <w:r w:rsidRPr="006B02C3">
              <w:rPr>
                <w:rFonts w:cs="CG Omega"/>
                <w:color w:val="000000" w:themeColor="text1"/>
                <w:kern w:val="24"/>
                <w:szCs w:val="36"/>
                <w:lang w:val="tr-TR" w:eastAsia="en-GB"/>
              </w:rPr>
              <w:t>decare</w:t>
            </w:r>
            <w:proofErr w:type="spellEnd"/>
          </w:p>
        </w:tc>
        <w:tc>
          <w:tcPr>
            <w:tcW w:w="16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601802" w14:textId="77777777" w:rsidR="002F0B96" w:rsidRPr="006B02C3" w:rsidRDefault="002F0B96" w:rsidP="002F0B96">
            <w:pPr>
              <w:spacing w:line="240" w:lineRule="auto"/>
              <w:jc w:val="center"/>
              <w:textAlignment w:val="baseline"/>
              <w:rPr>
                <w:rFonts w:ascii="Arial" w:hAnsi="Arial" w:cs="Arial"/>
                <w:szCs w:val="36"/>
                <w:lang w:eastAsia="en-GB"/>
              </w:rPr>
            </w:pPr>
            <w:r w:rsidRPr="006B02C3">
              <w:rPr>
                <w:rFonts w:cs="CG Omega"/>
                <w:color w:val="000000" w:themeColor="text1"/>
                <w:kern w:val="24"/>
                <w:szCs w:val="36"/>
                <w:lang w:val="tr-TR" w:eastAsia="en-GB"/>
              </w:rPr>
              <w:t>200</w:t>
            </w:r>
          </w:p>
        </w:tc>
      </w:tr>
      <w:tr w:rsidR="002F0B96" w:rsidRPr="006B02C3" w14:paraId="12216CB2" w14:textId="77777777" w:rsidTr="002F0B96">
        <w:tc>
          <w:tcPr>
            <w:tcW w:w="331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645391" w14:textId="77777777" w:rsidR="002F0B96" w:rsidRPr="006B02C3" w:rsidRDefault="002F0B96" w:rsidP="002F0B96">
            <w:pPr>
              <w:spacing w:line="240" w:lineRule="auto"/>
              <w:jc w:val="left"/>
              <w:textAlignment w:val="baseline"/>
              <w:rPr>
                <w:rFonts w:ascii="Arial" w:hAnsi="Arial" w:cs="Arial"/>
                <w:szCs w:val="36"/>
                <w:lang w:eastAsia="en-GB"/>
              </w:rPr>
            </w:pPr>
            <w:proofErr w:type="spellStart"/>
            <w:r w:rsidRPr="006B02C3">
              <w:rPr>
                <w:rFonts w:cs="CG Omega"/>
                <w:color w:val="000000" w:themeColor="text1"/>
                <w:kern w:val="24"/>
                <w:szCs w:val="36"/>
                <w:lang w:val="tr-TR" w:eastAsia="en-GB"/>
              </w:rPr>
              <w:t>Saplings</w:t>
            </w:r>
            <w:proofErr w:type="spellEnd"/>
            <w:r w:rsidRPr="006B02C3">
              <w:rPr>
                <w:rFonts w:cs="CG Omega"/>
                <w:color w:val="000000" w:themeColor="text1"/>
                <w:kern w:val="24"/>
                <w:szCs w:val="36"/>
                <w:lang w:val="tr-TR" w:eastAsia="en-GB"/>
              </w:rPr>
              <w:t xml:space="preserve"> </w:t>
            </w:r>
            <w:proofErr w:type="spellStart"/>
            <w:r w:rsidRPr="006B02C3">
              <w:rPr>
                <w:rFonts w:cs="CG Omega"/>
                <w:color w:val="000000" w:themeColor="text1"/>
                <w:kern w:val="24"/>
                <w:szCs w:val="36"/>
                <w:lang w:val="tr-TR" w:eastAsia="en-GB"/>
              </w:rPr>
              <w:t>ready</w:t>
            </w:r>
            <w:proofErr w:type="spellEnd"/>
            <w:r w:rsidRPr="006B02C3">
              <w:rPr>
                <w:rFonts w:cs="CG Omega"/>
                <w:color w:val="000000" w:themeColor="text1"/>
                <w:kern w:val="24"/>
                <w:szCs w:val="36"/>
                <w:lang w:val="tr-TR" w:eastAsia="en-GB"/>
              </w:rPr>
              <w:t xml:space="preserve"> </w:t>
            </w:r>
            <w:proofErr w:type="spellStart"/>
            <w:r w:rsidRPr="006B02C3">
              <w:rPr>
                <w:rFonts w:cs="CG Omega"/>
                <w:color w:val="000000" w:themeColor="text1"/>
                <w:kern w:val="24"/>
                <w:szCs w:val="36"/>
                <w:lang w:val="tr-TR" w:eastAsia="en-GB"/>
              </w:rPr>
              <w:t>to</w:t>
            </w:r>
            <w:proofErr w:type="spellEnd"/>
            <w:r w:rsidRPr="006B02C3">
              <w:rPr>
                <w:rFonts w:cs="CG Omega"/>
                <w:color w:val="000000" w:themeColor="text1"/>
                <w:kern w:val="24"/>
                <w:szCs w:val="36"/>
                <w:lang w:val="tr-TR" w:eastAsia="en-GB"/>
              </w:rPr>
              <w:t xml:space="preserve"> </w:t>
            </w:r>
            <w:proofErr w:type="spellStart"/>
            <w:r w:rsidRPr="006B02C3">
              <w:rPr>
                <w:rFonts w:cs="CG Omega"/>
                <w:color w:val="000000" w:themeColor="text1"/>
                <w:kern w:val="24"/>
                <w:szCs w:val="36"/>
                <w:lang w:val="tr-TR" w:eastAsia="en-GB"/>
              </w:rPr>
              <w:t>plant</w:t>
            </w:r>
            <w:proofErr w:type="spellEnd"/>
            <w:r w:rsidRPr="006B02C3">
              <w:rPr>
                <w:rFonts w:cs="CG Omega"/>
                <w:color w:val="000000" w:themeColor="text1"/>
                <w:kern w:val="24"/>
                <w:szCs w:val="36"/>
                <w:lang w:val="tr-TR" w:eastAsia="en-GB"/>
              </w:rPr>
              <w:t xml:space="preserve"> (1 </w:t>
            </w:r>
            <w:proofErr w:type="spellStart"/>
            <w:r w:rsidRPr="006B02C3">
              <w:rPr>
                <w:rFonts w:cs="CG Omega"/>
                <w:color w:val="000000" w:themeColor="text1"/>
                <w:kern w:val="24"/>
                <w:szCs w:val="36"/>
                <w:lang w:val="tr-TR" w:eastAsia="en-GB"/>
              </w:rPr>
              <w:t>decare</w:t>
            </w:r>
            <w:proofErr w:type="spellEnd"/>
            <w:r w:rsidRPr="006B02C3">
              <w:rPr>
                <w:rFonts w:cs="CG Omega"/>
                <w:color w:val="000000" w:themeColor="text1"/>
                <w:kern w:val="24"/>
                <w:szCs w:val="36"/>
                <w:lang w:val="tr-TR" w:eastAsia="en-GB"/>
              </w:rPr>
              <w:t>)</w:t>
            </w:r>
          </w:p>
        </w:tc>
        <w:tc>
          <w:tcPr>
            <w:tcW w:w="16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E6CBB3" w14:textId="77777777" w:rsidR="002F0B96" w:rsidRPr="006B02C3" w:rsidRDefault="002F0B96" w:rsidP="002F0B96">
            <w:pPr>
              <w:spacing w:line="240" w:lineRule="auto"/>
              <w:jc w:val="center"/>
              <w:textAlignment w:val="baseline"/>
              <w:rPr>
                <w:rFonts w:ascii="Arial" w:hAnsi="Arial" w:cs="Arial"/>
                <w:szCs w:val="36"/>
                <w:lang w:eastAsia="en-GB"/>
              </w:rPr>
            </w:pPr>
            <w:r w:rsidRPr="006B02C3">
              <w:rPr>
                <w:rFonts w:cs="CG Omega"/>
                <w:color w:val="000000" w:themeColor="text1"/>
                <w:kern w:val="24"/>
                <w:szCs w:val="36"/>
                <w:lang w:val="tr-TR" w:eastAsia="en-GB"/>
              </w:rPr>
              <w:t>300</w:t>
            </w:r>
          </w:p>
        </w:tc>
      </w:tr>
    </w:tbl>
    <w:p w14:paraId="275393E6" w14:textId="77777777" w:rsidR="002F0B96" w:rsidRDefault="002F0B96" w:rsidP="002F0B96">
      <w:pPr>
        <w:spacing w:before="100" w:beforeAutospacing="1"/>
      </w:pPr>
    </w:p>
    <w:p w14:paraId="4C5DB0FA" w14:textId="77777777" w:rsidR="002F0B96" w:rsidRDefault="002F0B96" w:rsidP="002F0B96">
      <w:pPr>
        <w:spacing w:before="100" w:beforeAutospacing="1"/>
      </w:pPr>
      <w:r>
        <w:t xml:space="preserve">Table2. </w:t>
      </w:r>
      <w:r w:rsidRPr="00465608">
        <w:t>Spraying rate according to Tree trunk width</w:t>
      </w:r>
    </w:p>
    <w:tbl>
      <w:tblPr>
        <w:tblW w:w="5000" w:type="pct"/>
        <w:tblCellMar>
          <w:left w:w="0" w:type="dxa"/>
          <w:right w:w="0" w:type="dxa"/>
        </w:tblCellMar>
        <w:tblLook w:val="0600" w:firstRow="0" w:lastRow="0" w:firstColumn="0" w:lastColumn="0" w:noHBand="1" w:noVBand="1"/>
      </w:tblPr>
      <w:tblGrid>
        <w:gridCol w:w="4840"/>
        <w:gridCol w:w="4210"/>
      </w:tblGrid>
      <w:tr w:rsidR="002F0B96" w:rsidRPr="00465608" w14:paraId="7CCCB97F" w14:textId="77777777" w:rsidTr="003C781D">
        <w:tc>
          <w:tcPr>
            <w:tcW w:w="2674"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5" w:type="dxa"/>
              <w:bottom w:w="0" w:type="dxa"/>
              <w:right w:w="15" w:type="dxa"/>
            </w:tcMar>
            <w:vAlign w:val="center"/>
            <w:hideMark/>
          </w:tcPr>
          <w:p w14:paraId="415B392B" w14:textId="77777777" w:rsidR="002F0B96" w:rsidRPr="00465608" w:rsidRDefault="002F0B96" w:rsidP="003C781D">
            <w:pPr>
              <w:spacing w:line="240" w:lineRule="auto"/>
              <w:jc w:val="center"/>
            </w:pPr>
            <w:proofErr w:type="spellStart"/>
            <w:r w:rsidRPr="00465608">
              <w:rPr>
                <w:b/>
                <w:lang w:val="tr-TR"/>
              </w:rPr>
              <w:t>Tree</w:t>
            </w:r>
            <w:proofErr w:type="spellEnd"/>
            <w:r w:rsidRPr="00465608">
              <w:rPr>
                <w:b/>
                <w:lang w:val="tr-TR"/>
              </w:rPr>
              <w:t xml:space="preserve"> </w:t>
            </w:r>
            <w:proofErr w:type="spellStart"/>
            <w:r w:rsidRPr="00465608">
              <w:rPr>
                <w:b/>
                <w:lang w:val="tr-TR"/>
              </w:rPr>
              <w:t>trunk</w:t>
            </w:r>
            <w:proofErr w:type="spellEnd"/>
            <w:r w:rsidRPr="00465608">
              <w:rPr>
                <w:b/>
                <w:lang w:val="tr-TR"/>
              </w:rPr>
              <w:t xml:space="preserve"> </w:t>
            </w:r>
            <w:proofErr w:type="spellStart"/>
            <w:r w:rsidRPr="00465608">
              <w:rPr>
                <w:b/>
                <w:lang w:val="tr-TR"/>
              </w:rPr>
              <w:t>width</w:t>
            </w:r>
            <w:proofErr w:type="spellEnd"/>
            <w:r w:rsidRPr="00465608">
              <w:rPr>
                <w:b/>
                <w:lang w:val="tr-TR"/>
              </w:rPr>
              <w:t xml:space="preserve"> (cm)</w:t>
            </w:r>
          </w:p>
        </w:tc>
        <w:tc>
          <w:tcPr>
            <w:tcW w:w="2326"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15" w:type="dxa"/>
              <w:bottom w:w="0" w:type="dxa"/>
              <w:right w:w="15" w:type="dxa"/>
            </w:tcMar>
            <w:vAlign w:val="center"/>
            <w:hideMark/>
          </w:tcPr>
          <w:p w14:paraId="63ACF1FF" w14:textId="77777777" w:rsidR="002F0B96" w:rsidRPr="00465608" w:rsidRDefault="002F0B96" w:rsidP="003C781D">
            <w:pPr>
              <w:spacing w:line="240" w:lineRule="auto"/>
              <w:jc w:val="center"/>
            </w:pPr>
            <w:r w:rsidRPr="00465608">
              <w:rPr>
                <w:b/>
                <w:lang w:val="tr-TR"/>
              </w:rPr>
              <w:t xml:space="preserve">Application </w:t>
            </w:r>
            <w:proofErr w:type="spellStart"/>
            <w:r w:rsidRPr="00465608">
              <w:rPr>
                <w:b/>
                <w:lang w:val="tr-TR"/>
              </w:rPr>
              <w:t>volume</w:t>
            </w:r>
            <w:proofErr w:type="spellEnd"/>
            <w:r w:rsidRPr="00465608">
              <w:rPr>
                <w:b/>
                <w:lang w:val="tr-TR"/>
              </w:rPr>
              <w:t xml:space="preserve"> (</w:t>
            </w:r>
            <w:proofErr w:type="spellStart"/>
            <w:r w:rsidRPr="00465608">
              <w:rPr>
                <w:b/>
                <w:lang w:val="tr-TR"/>
              </w:rPr>
              <w:t>liters</w:t>
            </w:r>
            <w:proofErr w:type="spellEnd"/>
            <w:r w:rsidRPr="00465608">
              <w:rPr>
                <w:b/>
                <w:lang w:val="tr-TR"/>
              </w:rPr>
              <w:t>)</w:t>
            </w:r>
          </w:p>
        </w:tc>
      </w:tr>
      <w:tr w:rsidR="002F0B96" w:rsidRPr="00465608" w14:paraId="763ECAD1" w14:textId="77777777" w:rsidTr="002F0B96">
        <w:tc>
          <w:tcPr>
            <w:tcW w:w="26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F532A0" w14:textId="77777777" w:rsidR="002F0B96" w:rsidRPr="00465608" w:rsidRDefault="002F0B96" w:rsidP="002F0B96">
            <w:pPr>
              <w:spacing w:line="240" w:lineRule="auto"/>
              <w:jc w:val="center"/>
            </w:pPr>
            <w:r w:rsidRPr="00465608">
              <w:rPr>
                <w:lang w:val="tr-TR"/>
              </w:rPr>
              <w:t>30</w:t>
            </w:r>
          </w:p>
        </w:tc>
        <w:tc>
          <w:tcPr>
            <w:tcW w:w="2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A3F6C5" w14:textId="77777777" w:rsidR="002F0B96" w:rsidRPr="00465608" w:rsidRDefault="002F0B96" w:rsidP="002F0B96">
            <w:pPr>
              <w:spacing w:line="240" w:lineRule="auto"/>
              <w:jc w:val="center"/>
            </w:pPr>
            <w:r w:rsidRPr="00465608">
              <w:rPr>
                <w:lang w:val="tr-TR"/>
              </w:rPr>
              <w:t>5</w:t>
            </w:r>
          </w:p>
        </w:tc>
      </w:tr>
      <w:tr w:rsidR="002F0B96" w:rsidRPr="00465608" w14:paraId="747722CB" w14:textId="77777777" w:rsidTr="002F0B96">
        <w:tc>
          <w:tcPr>
            <w:tcW w:w="26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1F7994D" w14:textId="77777777" w:rsidR="002F0B96" w:rsidRPr="00465608" w:rsidRDefault="002F0B96" w:rsidP="002F0B96">
            <w:pPr>
              <w:spacing w:line="240" w:lineRule="auto"/>
              <w:jc w:val="center"/>
            </w:pPr>
            <w:r w:rsidRPr="00465608">
              <w:rPr>
                <w:lang w:val="tr-TR"/>
              </w:rPr>
              <w:t>40</w:t>
            </w:r>
          </w:p>
        </w:tc>
        <w:tc>
          <w:tcPr>
            <w:tcW w:w="2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C11608" w14:textId="77777777" w:rsidR="002F0B96" w:rsidRPr="00465608" w:rsidRDefault="002F0B96" w:rsidP="002F0B96">
            <w:pPr>
              <w:spacing w:line="240" w:lineRule="auto"/>
              <w:jc w:val="center"/>
            </w:pPr>
            <w:r w:rsidRPr="00465608">
              <w:rPr>
                <w:lang w:val="tr-TR"/>
              </w:rPr>
              <w:t>10</w:t>
            </w:r>
          </w:p>
        </w:tc>
      </w:tr>
      <w:tr w:rsidR="002F0B96" w:rsidRPr="00465608" w14:paraId="0F061A4B" w14:textId="77777777" w:rsidTr="002F0B96">
        <w:tc>
          <w:tcPr>
            <w:tcW w:w="26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7EC98C" w14:textId="77777777" w:rsidR="002F0B96" w:rsidRPr="00465608" w:rsidRDefault="002F0B96" w:rsidP="002F0B96">
            <w:pPr>
              <w:spacing w:line="240" w:lineRule="auto"/>
              <w:jc w:val="center"/>
            </w:pPr>
            <w:r w:rsidRPr="00465608">
              <w:rPr>
                <w:lang w:val="tr-TR"/>
              </w:rPr>
              <w:t>60</w:t>
            </w:r>
          </w:p>
        </w:tc>
        <w:tc>
          <w:tcPr>
            <w:tcW w:w="2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06C6D1" w14:textId="77777777" w:rsidR="002F0B96" w:rsidRPr="00465608" w:rsidRDefault="002F0B96" w:rsidP="002F0B96">
            <w:pPr>
              <w:spacing w:line="240" w:lineRule="auto"/>
              <w:jc w:val="center"/>
            </w:pPr>
            <w:r w:rsidRPr="00465608">
              <w:rPr>
                <w:lang w:val="tr-TR"/>
              </w:rPr>
              <w:t>20</w:t>
            </w:r>
          </w:p>
        </w:tc>
      </w:tr>
      <w:tr w:rsidR="002F0B96" w:rsidRPr="00465608" w14:paraId="690F0DD8" w14:textId="77777777" w:rsidTr="002F0B96">
        <w:tc>
          <w:tcPr>
            <w:tcW w:w="26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2B64F7" w14:textId="77777777" w:rsidR="002F0B96" w:rsidRPr="00465608" w:rsidRDefault="002F0B96" w:rsidP="002F0B96">
            <w:pPr>
              <w:spacing w:line="240" w:lineRule="auto"/>
              <w:jc w:val="center"/>
            </w:pPr>
            <w:r w:rsidRPr="00465608">
              <w:rPr>
                <w:lang w:val="tr-TR"/>
              </w:rPr>
              <w:t>80</w:t>
            </w:r>
          </w:p>
        </w:tc>
        <w:tc>
          <w:tcPr>
            <w:tcW w:w="2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CD6100" w14:textId="77777777" w:rsidR="002F0B96" w:rsidRPr="00465608" w:rsidRDefault="002F0B96" w:rsidP="002F0B96">
            <w:pPr>
              <w:spacing w:line="240" w:lineRule="auto"/>
              <w:jc w:val="center"/>
            </w:pPr>
            <w:r w:rsidRPr="00465608">
              <w:rPr>
                <w:lang w:val="tr-TR"/>
              </w:rPr>
              <w:t>30</w:t>
            </w:r>
          </w:p>
        </w:tc>
      </w:tr>
      <w:tr w:rsidR="002F0B96" w:rsidRPr="00465608" w14:paraId="08C00D79" w14:textId="77777777" w:rsidTr="002F0B96">
        <w:tc>
          <w:tcPr>
            <w:tcW w:w="26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93174D" w14:textId="77777777" w:rsidR="002F0B96" w:rsidRPr="00465608" w:rsidRDefault="002F0B96" w:rsidP="002F0B96">
            <w:pPr>
              <w:spacing w:line="240" w:lineRule="auto"/>
              <w:jc w:val="center"/>
            </w:pPr>
            <w:r w:rsidRPr="00465608">
              <w:rPr>
                <w:lang w:val="tr-TR"/>
              </w:rPr>
              <w:t>100</w:t>
            </w:r>
          </w:p>
        </w:tc>
        <w:tc>
          <w:tcPr>
            <w:tcW w:w="232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F193CF" w14:textId="77777777" w:rsidR="002F0B96" w:rsidRPr="00465608" w:rsidRDefault="002F0B96" w:rsidP="002F0B96">
            <w:pPr>
              <w:spacing w:line="240" w:lineRule="auto"/>
              <w:jc w:val="center"/>
            </w:pPr>
            <w:r w:rsidRPr="00465608">
              <w:rPr>
                <w:lang w:val="tr-TR"/>
              </w:rPr>
              <w:t>40</w:t>
            </w:r>
          </w:p>
        </w:tc>
      </w:tr>
    </w:tbl>
    <w:p w14:paraId="4AD18C72" w14:textId="77777777" w:rsidR="002F0B96" w:rsidRPr="002A0F2A" w:rsidRDefault="002F0B96" w:rsidP="002F0B96"/>
    <w:p w14:paraId="6405C66D" w14:textId="77777777" w:rsidR="002F0B96" w:rsidRPr="002A0F2A" w:rsidRDefault="002F0B96" w:rsidP="002F0B96">
      <w:pPr>
        <w:pStyle w:val="ListeParagraf"/>
        <w:numPr>
          <w:ilvl w:val="0"/>
          <w:numId w:val="31"/>
        </w:numPr>
        <w:spacing w:before="120" w:after="120" w:line="276" w:lineRule="auto"/>
        <w:contextualSpacing/>
        <w:rPr>
          <w:b/>
        </w:rPr>
      </w:pPr>
      <w:r w:rsidRPr="002A0F2A">
        <w:rPr>
          <w:b/>
        </w:rPr>
        <w:t xml:space="preserve">Prelimary Check </w:t>
      </w:r>
    </w:p>
    <w:p w14:paraId="4C9A429A" w14:textId="77777777" w:rsidR="002F0B96" w:rsidRPr="002A0F2A" w:rsidRDefault="002F0B96" w:rsidP="002F0B96">
      <w:r w:rsidRPr="002A0F2A">
        <w:t>Add a known amount of with clean water (half-full)</w:t>
      </w:r>
      <w:r>
        <w:t xml:space="preserve"> into sprayer tank</w:t>
      </w:r>
      <w:r w:rsidRPr="002A0F2A">
        <w:t>:</w:t>
      </w:r>
    </w:p>
    <w:p w14:paraId="54F9E336" w14:textId="77777777" w:rsidR="002F0B96" w:rsidRPr="002A0F2A" w:rsidRDefault="002F0B96" w:rsidP="00223DC5">
      <w:pPr>
        <w:pStyle w:val="ListeParagraf"/>
        <w:numPr>
          <w:ilvl w:val="0"/>
          <w:numId w:val="32"/>
        </w:numPr>
        <w:tabs>
          <w:tab w:val="clear" w:pos="1068"/>
          <w:tab w:val="num" w:pos="1429"/>
        </w:tabs>
        <w:spacing w:line="360" w:lineRule="auto"/>
        <w:ind w:left="1429" w:hanging="357"/>
        <w:contextualSpacing/>
      </w:pPr>
      <w:r w:rsidRPr="002A0F2A">
        <w:t>Check and clean all filters and remove any restrictions (hose kinks, blockages etc.) in intake and distribution lines</w:t>
      </w:r>
    </w:p>
    <w:p w14:paraId="118E8395" w14:textId="77777777" w:rsidR="002F0B96" w:rsidRPr="002A0F2A" w:rsidRDefault="002F0B96" w:rsidP="00223DC5">
      <w:pPr>
        <w:pStyle w:val="ListeParagraf"/>
        <w:numPr>
          <w:ilvl w:val="0"/>
          <w:numId w:val="32"/>
        </w:numPr>
        <w:tabs>
          <w:tab w:val="clear" w:pos="1068"/>
          <w:tab w:val="num" w:pos="1429"/>
        </w:tabs>
        <w:spacing w:line="360" w:lineRule="auto"/>
        <w:ind w:left="1429" w:hanging="357"/>
        <w:contextualSpacing/>
      </w:pPr>
      <w:r w:rsidRPr="002A0F2A">
        <w:t>Ensure all hoses and fittings are sound.</w:t>
      </w:r>
    </w:p>
    <w:p w14:paraId="235AB35D" w14:textId="77777777" w:rsidR="002F0B96" w:rsidRPr="002A0F2A" w:rsidRDefault="002F0B96" w:rsidP="00223DC5">
      <w:pPr>
        <w:pStyle w:val="ListeParagraf"/>
        <w:numPr>
          <w:ilvl w:val="0"/>
          <w:numId w:val="32"/>
        </w:numPr>
        <w:tabs>
          <w:tab w:val="clear" w:pos="1068"/>
          <w:tab w:val="num" w:pos="1429"/>
        </w:tabs>
        <w:spacing w:line="360" w:lineRule="auto"/>
        <w:ind w:left="1429" w:hanging="357"/>
        <w:contextualSpacing/>
      </w:pPr>
      <w:r w:rsidRPr="002A0F2A">
        <w:t>Ensure all nozzles are clean.</w:t>
      </w:r>
    </w:p>
    <w:p w14:paraId="699FAE28" w14:textId="77777777" w:rsidR="002F0B96" w:rsidRPr="002A0F2A" w:rsidRDefault="002F0B96" w:rsidP="00223DC5">
      <w:pPr>
        <w:pStyle w:val="ListeParagraf"/>
        <w:numPr>
          <w:ilvl w:val="0"/>
          <w:numId w:val="32"/>
        </w:numPr>
        <w:tabs>
          <w:tab w:val="clear" w:pos="1068"/>
          <w:tab w:val="num" w:pos="1429"/>
        </w:tabs>
        <w:spacing w:line="360" w:lineRule="auto"/>
        <w:ind w:left="1429" w:hanging="357"/>
        <w:contextualSpacing/>
      </w:pPr>
      <w:r w:rsidRPr="002A0F2A">
        <w:t>Check the pressure gauge is reliable.</w:t>
      </w:r>
    </w:p>
    <w:p w14:paraId="2DE9174A" w14:textId="77777777" w:rsidR="002F0B96" w:rsidRPr="002A0F2A" w:rsidRDefault="002F0B96" w:rsidP="00223DC5">
      <w:pPr>
        <w:pStyle w:val="ListeParagraf"/>
        <w:numPr>
          <w:ilvl w:val="0"/>
          <w:numId w:val="32"/>
        </w:numPr>
        <w:tabs>
          <w:tab w:val="clear" w:pos="1068"/>
          <w:tab w:val="num" w:pos="1429"/>
        </w:tabs>
        <w:spacing w:line="360" w:lineRule="auto"/>
        <w:ind w:left="1429" w:hanging="357"/>
        <w:contextualSpacing/>
      </w:pPr>
      <w:r w:rsidRPr="002A0F2A">
        <w:t>Ensure tire pressure (tractor and sprayer) is correct.</w:t>
      </w:r>
    </w:p>
    <w:p w14:paraId="622F34CB" w14:textId="77777777" w:rsidR="002F0B96" w:rsidRDefault="002F0B96" w:rsidP="00223DC5">
      <w:pPr>
        <w:pStyle w:val="ListeParagraf"/>
        <w:numPr>
          <w:ilvl w:val="0"/>
          <w:numId w:val="32"/>
        </w:numPr>
        <w:tabs>
          <w:tab w:val="clear" w:pos="1068"/>
          <w:tab w:val="num" w:pos="1429"/>
        </w:tabs>
        <w:spacing w:line="360" w:lineRule="auto"/>
        <w:ind w:left="1429" w:hanging="357"/>
        <w:contextualSpacing/>
      </w:pPr>
      <w:r w:rsidRPr="002A0F2A">
        <w:t>Check the all nozzles which are at the same size.</w:t>
      </w:r>
    </w:p>
    <w:p w14:paraId="48093174" w14:textId="77777777" w:rsidR="002F0B96" w:rsidRDefault="002F0B96" w:rsidP="002F0B96">
      <w:pPr>
        <w:pStyle w:val="ListeParagraf"/>
        <w:numPr>
          <w:ilvl w:val="0"/>
          <w:numId w:val="31"/>
        </w:numPr>
        <w:spacing w:before="100" w:beforeAutospacing="1" w:after="120" w:line="276" w:lineRule="auto"/>
        <w:ind w:left="1066" w:hanging="357"/>
        <w:rPr>
          <w:b/>
        </w:rPr>
      </w:pPr>
      <w:r w:rsidRPr="002A0F2A">
        <w:rPr>
          <w:b/>
        </w:rPr>
        <w:t xml:space="preserve">Learn the Technical Information </w:t>
      </w:r>
      <w:r>
        <w:rPr>
          <w:b/>
        </w:rPr>
        <w:t xml:space="preserve">of Sprayer and Pesticide </w:t>
      </w:r>
    </w:p>
    <w:p w14:paraId="23BB0396" w14:textId="77777777" w:rsidR="002F0B96" w:rsidRDefault="002F0B96" w:rsidP="00223DC5">
      <w:pPr>
        <w:pStyle w:val="ListeParagraf"/>
        <w:numPr>
          <w:ilvl w:val="0"/>
          <w:numId w:val="33"/>
        </w:numPr>
        <w:spacing w:line="360" w:lineRule="auto"/>
        <w:ind w:left="1423" w:hanging="357"/>
        <w:contextualSpacing/>
      </w:pPr>
      <w:r>
        <w:t>Tank capacity,</w:t>
      </w:r>
    </w:p>
    <w:p w14:paraId="5885602A" w14:textId="77777777" w:rsidR="002F0B96" w:rsidRDefault="002F0B96" w:rsidP="00223DC5">
      <w:pPr>
        <w:pStyle w:val="ListeParagraf"/>
        <w:numPr>
          <w:ilvl w:val="0"/>
          <w:numId w:val="33"/>
        </w:numPr>
        <w:spacing w:line="360" w:lineRule="auto"/>
        <w:ind w:left="1423" w:hanging="357"/>
        <w:contextualSpacing/>
      </w:pPr>
      <w:r>
        <w:t>Nozzle type,</w:t>
      </w:r>
    </w:p>
    <w:p w14:paraId="0FC720D3" w14:textId="77777777" w:rsidR="002F0B96" w:rsidRDefault="002F0B96" w:rsidP="00223DC5">
      <w:pPr>
        <w:pStyle w:val="ListeParagraf"/>
        <w:numPr>
          <w:ilvl w:val="0"/>
          <w:numId w:val="33"/>
        </w:numPr>
        <w:spacing w:line="360" w:lineRule="auto"/>
        <w:ind w:left="1423" w:hanging="357"/>
        <w:contextualSpacing/>
      </w:pPr>
      <w:r>
        <w:t>Nozzle size,</w:t>
      </w:r>
    </w:p>
    <w:p w14:paraId="6542F1E7" w14:textId="77777777" w:rsidR="002F0B96" w:rsidRDefault="002F0B96" w:rsidP="00223DC5">
      <w:pPr>
        <w:pStyle w:val="ListeParagraf"/>
        <w:numPr>
          <w:ilvl w:val="0"/>
          <w:numId w:val="33"/>
        </w:numPr>
        <w:spacing w:line="360" w:lineRule="auto"/>
        <w:ind w:left="1423" w:hanging="357"/>
        <w:contextualSpacing/>
      </w:pPr>
      <w:r>
        <w:t>Number of nozzles,</w:t>
      </w:r>
    </w:p>
    <w:p w14:paraId="54470E0C" w14:textId="77777777" w:rsidR="002F0B96" w:rsidRDefault="002F0B96" w:rsidP="00223DC5">
      <w:pPr>
        <w:pStyle w:val="ListeParagraf"/>
        <w:numPr>
          <w:ilvl w:val="0"/>
          <w:numId w:val="33"/>
        </w:numPr>
        <w:spacing w:line="360" w:lineRule="auto"/>
        <w:ind w:left="1423" w:hanging="357"/>
        <w:contextualSpacing/>
      </w:pPr>
      <w:r>
        <w:lastRenderedPageBreak/>
        <w:t>Operation pressure</w:t>
      </w:r>
    </w:p>
    <w:p w14:paraId="44F2C81D" w14:textId="77777777" w:rsidR="002F0B96" w:rsidRDefault="002F0B96" w:rsidP="00223DC5">
      <w:pPr>
        <w:pStyle w:val="ListeParagraf"/>
        <w:numPr>
          <w:ilvl w:val="0"/>
          <w:numId w:val="33"/>
        </w:numPr>
        <w:spacing w:line="360" w:lineRule="auto"/>
        <w:ind w:left="1423" w:hanging="357"/>
        <w:contextualSpacing/>
      </w:pPr>
      <w:r w:rsidRPr="002A0F2A">
        <w:t>Pesticide dose</w:t>
      </w:r>
      <w:r>
        <w:t>,</w:t>
      </w:r>
      <w:r w:rsidRPr="002A0F2A">
        <w:t xml:space="preserve"> and </w:t>
      </w:r>
    </w:p>
    <w:p w14:paraId="30F3CDA3" w14:textId="77777777" w:rsidR="002F0B96" w:rsidRDefault="002F0B96" w:rsidP="00223DC5">
      <w:pPr>
        <w:pStyle w:val="ListeParagraf"/>
        <w:numPr>
          <w:ilvl w:val="0"/>
          <w:numId w:val="33"/>
        </w:numPr>
        <w:spacing w:line="360" w:lineRule="auto"/>
        <w:ind w:left="1423" w:hanging="357"/>
        <w:contextualSpacing/>
      </w:pPr>
      <w:r w:rsidRPr="002A0F2A">
        <w:t>Suggested application rate</w:t>
      </w:r>
    </w:p>
    <w:p w14:paraId="1424BC89" w14:textId="77777777" w:rsidR="002F0B96" w:rsidRDefault="002F0B96" w:rsidP="002F0B96">
      <w:r>
        <w:t xml:space="preserve">All parameters above mentioned </w:t>
      </w:r>
      <w:r w:rsidRPr="002A0F2A">
        <w:t>can be learned from the nozzle catalog</w:t>
      </w:r>
      <w:r>
        <w:t>, the sprayer manual and the pesticide label.</w:t>
      </w:r>
    </w:p>
    <w:p w14:paraId="606190D6" w14:textId="77777777" w:rsidR="002F0B96" w:rsidRPr="002A0F2A" w:rsidRDefault="002F0B96" w:rsidP="002F0B96">
      <w:pPr>
        <w:pStyle w:val="ListeParagraf"/>
        <w:numPr>
          <w:ilvl w:val="0"/>
          <w:numId w:val="31"/>
        </w:numPr>
        <w:spacing w:before="120" w:after="120" w:line="276" w:lineRule="auto"/>
        <w:contextualSpacing/>
        <w:rPr>
          <w:b/>
        </w:rPr>
      </w:pPr>
      <w:r w:rsidRPr="002A0F2A">
        <w:rPr>
          <w:b/>
        </w:rPr>
        <w:t>Check The System</w:t>
      </w:r>
    </w:p>
    <w:p w14:paraId="19FE3D02" w14:textId="77777777" w:rsidR="002F0B96" w:rsidRPr="002A0F2A" w:rsidRDefault="002F0B96" w:rsidP="002F0B96">
      <w:r w:rsidRPr="002A0F2A">
        <w:t>Start the tractor engine and set to the motor speed to desired rpm. Run the sprayer pump and begin spraying. Check the pressure and adjust desired operating pressure. Then:</w:t>
      </w:r>
    </w:p>
    <w:p w14:paraId="49773258" w14:textId="77777777" w:rsidR="002F0B96" w:rsidRPr="002A0F2A" w:rsidRDefault="002F0B96" w:rsidP="00223DC5">
      <w:pPr>
        <w:pStyle w:val="ListeParagraf"/>
        <w:numPr>
          <w:ilvl w:val="0"/>
          <w:numId w:val="29"/>
        </w:numPr>
        <w:spacing w:line="360" w:lineRule="auto"/>
        <w:ind w:left="1423" w:hanging="357"/>
        <w:contextualSpacing/>
      </w:pPr>
      <w:r>
        <w:t>Check the air fan that is working</w:t>
      </w:r>
      <w:r w:rsidRPr="002A0F2A">
        <w:t>.</w:t>
      </w:r>
    </w:p>
    <w:p w14:paraId="7CD331C8" w14:textId="77777777" w:rsidR="002F0B96" w:rsidRPr="002A0F2A" w:rsidRDefault="002F0B96" w:rsidP="00223DC5">
      <w:pPr>
        <w:pStyle w:val="ListeParagraf"/>
        <w:numPr>
          <w:ilvl w:val="0"/>
          <w:numId w:val="29"/>
        </w:numPr>
        <w:spacing w:line="360" w:lineRule="auto"/>
        <w:ind w:left="1423" w:hanging="357"/>
        <w:contextualSpacing/>
      </w:pPr>
      <w:r w:rsidRPr="002A0F2A">
        <w:t xml:space="preserve">Check the angle of spray plumes that indicates whether nozzles clogged. </w:t>
      </w:r>
    </w:p>
    <w:p w14:paraId="4D29C15D" w14:textId="77777777" w:rsidR="002F0B96" w:rsidRPr="002A0F2A" w:rsidRDefault="002F0B96" w:rsidP="00223DC5">
      <w:pPr>
        <w:pStyle w:val="ListeParagraf"/>
        <w:numPr>
          <w:ilvl w:val="0"/>
          <w:numId w:val="29"/>
        </w:numPr>
        <w:spacing w:line="360" w:lineRule="auto"/>
        <w:ind w:left="1423" w:hanging="357"/>
        <w:contextualSpacing/>
      </w:pPr>
      <w:r w:rsidRPr="002A0F2A">
        <w:t>Check that the agitation system is working properly.</w:t>
      </w:r>
    </w:p>
    <w:p w14:paraId="55EBE26D" w14:textId="77777777" w:rsidR="002F0B96" w:rsidRDefault="002F0B96" w:rsidP="00223DC5">
      <w:pPr>
        <w:pStyle w:val="ListeParagraf"/>
        <w:numPr>
          <w:ilvl w:val="0"/>
          <w:numId w:val="29"/>
        </w:numPr>
        <w:spacing w:line="360" w:lineRule="auto"/>
        <w:ind w:left="1423" w:hanging="357"/>
        <w:contextualSpacing/>
      </w:pPr>
      <w:r w:rsidRPr="002A0F2A">
        <w:t>Search for and correct any leaks.</w:t>
      </w:r>
    </w:p>
    <w:p w14:paraId="555A610A" w14:textId="77777777" w:rsidR="002F0B96" w:rsidRPr="002A0F2A" w:rsidRDefault="002F0B96" w:rsidP="002F0B96">
      <w:pPr>
        <w:pStyle w:val="ListeParagraf"/>
        <w:numPr>
          <w:ilvl w:val="0"/>
          <w:numId w:val="31"/>
        </w:numPr>
        <w:spacing w:before="100" w:beforeAutospacing="1" w:after="120" w:line="276" w:lineRule="auto"/>
        <w:ind w:left="1066" w:hanging="357"/>
        <w:rPr>
          <w:b/>
        </w:rPr>
      </w:pPr>
      <w:r>
        <w:rPr>
          <w:b/>
        </w:rPr>
        <w:t>Determining the Actual Travel Speed</w:t>
      </w:r>
    </w:p>
    <w:p w14:paraId="074996A0" w14:textId="77777777" w:rsidR="002F0B96" w:rsidRDefault="002F0B96" w:rsidP="002F0B96">
      <w:r>
        <w:t>Travel</w:t>
      </w:r>
      <w:r w:rsidRPr="00CC3832">
        <w:t xml:space="preserve"> speed effects the </w:t>
      </w:r>
      <w:r>
        <w:t>application</w:t>
      </w:r>
      <w:r w:rsidRPr="00CC3832">
        <w:t xml:space="preserve"> rate. </w:t>
      </w:r>
      <w:r>
        <w:t>The</w:t>
      </w:r>
      <w:r w:rsidRPr="00CC3832">
        <w:t xml:space="preserve"> speed must be slow enough to allow the air stream to completel</w:t>
      </w:r>
      <w:r>
        <w:t xml:space="preserve">y replace the air in the canopy. So the </w:t>
      </w:r>
      <w:r w:rsidRPr="002D15C7">
        <w:t xml:space="preserve">gear shift lever </w:t>
      </w:r>
      <w:r>
        <w:t>should be in turtle level.</w:t>
      </w:r>
    </w:p>
    <w:p w14:paraId="2D24315F" w14:textId="77777777" w:rsidR="002F0B96" w:rsidRDefault="002F0B96" w:rsidP="002F0B96">
      <w:r w:rsidRPr="002A0F2A">
        <w:t>Measure of the minimum 60 meter strip in a field and mark the start and finish points. Start to drive far enough behind the first point to reach desired speed. Measure the time for the sprayer to drive this distance and calculate actual speed in km/h.</w:t>
      </w:r>
      <w:r>
        <w:t xml:space="preserve"> Note that </w:t>
      </w:r>
      <w:r w:rsidRPr="002646F8">
        <w:t xml:space="preserve">sprayer tank </w:t>
      </w:r>
      <w:r>
        <w:t xml:space="preserve">has </w:t>
      </w:r>
      <w:r w:rsidRPr="002646F8">
        <w:t>half full of clean water.</w:t>
      </w:r>
    </w:p>
    <w:p w14:paraId="6086DAA8" w14:textId="77777777" w:rsidR="002F0B96" w:rsidRDefault="002F0B96" w:rsidP="002F0B96"/>
    <w:p w14:paraId="307F545F" w14:textId="77777777" w:rsidR="002F0B96" w:rsidRDefault="002F0B96" w:rsidP="002F0B96"/>
    <w:p w14:paraId="1FD48539" w14:textId="77777777" w:rsidR="002F0B96" w:rsidRDefault="002F0B96" w:rsidP="002F0B96">
      <w:pPr>
        <w:keepNext/>
      </w:pPr>
      <w:r>
        <w:rPr>
          <w:noProof/>
          <w:lang w:val="en-GB" w:eastAsia="en-GB"/>
        </w:rPr>
        <w:drawing>
          <wp:inline distT="0" distB="0" distL="0" distR="0" wp14:anchorId="0FA46B58" wp14:editId="31B6BAF4">
            <wp:extent cx="5645150" cy="1188800"/>
            <wp:effectExtent l="0" t="0" r="0" b="0"/>
            <wp:docPr id="1226816" name="Resim 122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15752" cy="1203668"/>
                    </a:xfrm>
                    <a:prstGeom prst="rect">
                      <a:avLst/>
                    </a:prstGeom>
                    <a:noFill/>
                  </pic:spPr>
                </pic:pic>
              </a:graphicData>
            </a:graphic>
          </wp:inline>
        </w:drawing>
      </w:r>
    </w:p>
    <w:p w14:paraId="3707A4D7" w14:textId="77777777" w:rsidR="002F0B96" w:rsidRPr="002A0F2A" w:rsidRDefault="002F0B96" w:rsidP="002F0B96">
      <w:pPr>
        <w:pStyle w:val="ResimYazs"/>
        <w:jc w:val="center"/>
      </w:pPr>
      <w:r>
        <w:t xml:space="preserve">Figure </w:t>
      </w:r>
      <w:r>
        <w:fldChar w:fldCharType="begin"/>
      </w:r>
      <w:r>
        <w:instrText xml:space="preserve"> SEQ Figure \* ARABIC </w:instrText>
      </w:r>
      <w:r>
        <w:fldChar w:fldCharType="separate"/>
      </w:r>
      <w:r>
        <w:rPr>
          <w:noProof/>
        </w:rPr>
        <w:t>13</w:t>
      </w:r>
      <w:r>
        <w:fldChar w:fldCharType="end"/>
      </w:r>
      <w:r>
        <w:t>. Measuring actual ground speed</w:t>
      </w:r>
    </w:p>
    <w:p w14:paraId="3B4B8A5F" w14:textId="77777777" w:rsidR="002F0B96" w:rsidRPr="002A0F2A" w:rsidRDefault="002F0B96" w:rsidP="002F0B96">
      <w:pPr>
        <w:pStyle w:val="NormalGirinti"/>
        <w:tabs>
          <w:tab w:val="clear" w:pos="720"/>
          <w:tab w:val="left" w:pos="-1260"/>
          <w:tab w:val="left" w:pos="-720"/>
        </w:tabs>
        <w:ind w:left="0"/>
      </w:pPr>
    </w:p>
    <w:p w14:paraId="5C08362D" w14:textId="77777777" w:rsidR="002F0B96" w:rsidRDefault="002F0B96" w:rsidP="002F0B96">
      <w:r w:rsidRPr="002A0F2A">
        <w:lastRenderedPageBreak/>
        <w:t xml:space="preserve">Calculate </w:t>
      </w:r>
      <w:r>
        <w:t>travel</w:t>
      </w:r>
      <w:r w:rsidRPr="002A0F2A">
        <w:t xml:space="preserve"> speed using one of the following formula, depending on the units used:</w:t>
      </w:r>
    </w:p>
    <w:p w14:paraId="42134A1E" w14:textId="77777777" w:rsidR="002F0B96" w:rsidRDefault="002F0B96" w:rsidP="002F0B96">
      <w:pPr>
        <w:pStyle w:val="NormalWeb"/>
        <w:shd w:val="clear" w:color="auto" w:fill="FFFFFF"/>
        <w:ind w:left="120" w:right="300"/>
        <w:jc w:val="center"/>
        <w:textAlignment w:val="baseline"/>
      </w:pPr>
    </w:p>
    <w:p w14:paraId="790F3EB5" w14:textId="77777777" w:rsidR="002F0B96" w:rsidRDefault="00223DC5" w:rsidP="002F0B96">
      <w:pPr>
        <w:pStyle w:val="NormalWeb"/>
        <w:shd w:val="clear" w:color="auto" w:fill="FFFFFF"/>
        <w:ind w:left="120" w:right="300" w:firstLine="588"/>
        <w:textAlignment w:val="baseline"/>
        <w:rPr>
          <w:rFonts w:ascii="Verdana" w:hAnsi="Verdana"/>
          <w:sz w:val="20"/>
          <w:szCs w:val="20"/>
          <w:bdr w:val="none" w:sz="0" w:space="0" w:color="auto" w:frame="1"/>
          <w:lang w:val="en-GB"/>
        </w:rPr>
      </w:pPr>
      <w:r w:rsidRPr="00223DC5">
        <w:rPr>
          <w:position w:val="-28"/>
        </w:rPr>
        <w:object w:dxaOrig="2460" w:dyaOrig="680" w14:anchorId="1D43CEEC">
          <v:shape id="_x0000_i1030" type="#_x0000_t75" style="width:123pt;height:33.75pt" o:ole="">
            <v:imagedata r:id="rId66" o:title=""/>
          </v:shape>
          <o:OLEObject Type="Embed" ProgID="Equation.3" ShapeID="_x0000_i1030" DrawAspect="Content" ObjectID="_1555390917" r:id="rId67"/>
        </w:object>
      </w:r>
      <w:r w:rsidR="002F0B96">
        <w:t xml:space="preserve"> </w:t>
      </w:r>
    </w:p>
    <w:p w14:paraId="58E58F7A" w14:textId="77777777" w:rsidR="002F0B96" w:rsidRDefault="002F0B96" w:rsidP="002F0B96">
      <w:pPr>
        <w:pStyle w:val="NormalWeb"/>
        <w:shd w:val="clear" w:color="auto" w:fill="FFFFFF"/>
        <w:ind w:left="120" w:right="300"/>
        <w:jc w:val="center"/>
        <w:textAlignment w:val="baseline"/>
        <w:rPr>
          <w:rFonts w:ascii="Verdana" w:hAnsi="Verdana"/>
          <w:sz w:val="20"/>
          <w:szCs w:val="20"/>
          <w:lang w:val="en-GB"/>
        </w:rPr>
      </w:pPr>
    </w:p>
    <w:p w14:paraId="79BE208C" w14:textId="77777777" w:rsidR="002F0B96" w:rsidRDefault="002F0B96" w:rsidP="002F0B96">
      <w:r>
        <w:t>Where:</w:t>
      </w:r>
    </w:p>
    <w:p w14:paraId="0DF383EA" w14:textId="77777777" w:rsidR="002F0B96" w:rsidRDefault="002F0B96" w:rsidP="002F0B96">
      <w:proofErr w:type="gramStart"/>
      <w:r>
        <w:t>V :</w:t>
      </w:r>
      <w:proofErr w:type="gramEnd"/>
      <w:r>
        <w:t xml:space="preserve"> Travel speed (km/h)</w:t>
      </w:r>
    </w:p>
    <w:p w14:paraId="52184E98" w14:textId="77777777" w:rsidR="002F0B96" w:rsidRDefault="002F0B96" w:rsidP="002F0B96">
      <w:proofErr w:type="gramStart"/>
      <w:r>
        <w:t>X :</w:t>
      </w:r>
      <w:proofErr w:type="gramEnd"/>
      <w:r>
        <w:t xml:space="preserve"> Distance (m)</w:t>
      </w:r>
    </w:p>
    <w:p w14:paraId="098C0BF7" w14:textId="2C784C98" w:rsidR="002F0B96" w:rsidRPr="00364173" w:rsidRDefault="00223DC5" w:rsidP="002F0B96">
      <w:proofErr w:type="gramStart"/>
      <w:r>
        <w:t>t</w:t>
      </w:r>
      <w:r w:rsidR="002F0B96">
        <w:t xml:space="preserve"> :</w:t>
      </w:r>
      <w:proofErr w:type="gramEnd"/>
      <w:r w:rsidR="002F0B96">
        <w:t xml:space="preserve"> Time (s)</w:t>
      </w:r>
    </w:p>
    <w:p w14:paraId="780E0225" w14:textId="77777777" w:rsidR="002F0B96" w:rsidRDefault="002F0B96" w:rsidP="002F0B96">
      <w:pPr>
        <w:pStyle w:val="ListeParagraf"/>
        <w:numPr>
          <w:ilvl w:val="0"/>
          <w:numId w:val="31"/>
        </w:numPr>
        <w:spacing w:before="120" w:after="120" w:line="276" w:lineRule="auto"/>
        <w:contextualSpacing/>
        <w:rPr>
          <w:b/>
        </w:rPr>
      </w:pPr>
      <w:r>
        <w:rPr>
          <w:b/>
        </w:rPr>
        <w:t>Determine operation pressure</w:t>
      </w:r>
    </w:p>
    <w:p w14:paraId="4C752F77" w14:textId="77777777" w:rsidR="002F0B96" w:rsidRDefault="002F0B96" w:rsidP="002F0B96">
      <w:r>
        <w:t xml:space="preserve">Proper pressure is adjusted and check from the </w:t>
      </w:r>
      <w:proofErr w:type="spellStart"/>
      <w:r>
        <w:t>presseure</w:t>
      </w:r>
      <w:proofErr w:type="spellEnd"/>
      <w:r>
        <w:t xml:space="preserve"> gauge.</w:t>
      </w:r>
    </w:p>
    <w:p w14:paraId="46AAC2F8" w14:textId="77777777" w:rsidR="002F0B96" w:rsidRDefault="002F0B96" w:rsidP="002F0B96">
      <w:pPr>
        <w:pStyle w:val="ListeParagraf"/>
        <w:numPr>
          <w:ilvl w:val="0"/>
          <w:numId w:val="31"/>
        </w:numPr>
        <w:spacing w:before="120" w:after="120" w:line="276" w:lineRule="auto"/>
        <w:contextualSpacing/>
        <w:rPr>
          <w:b/>
        </w:rPr>
      </w:pPr>
      <w:r>
        <w:rPr>
          <w:b/>
        </w:rPr>
        <w:t>Determine Total Nozzles Rate</w:t>
      </w:r>
      <w:r w:rsidRPr="00111A77">
        <w:rPr>
          <w:b/>
        </w:rPr>
        <w:t xml:space="preserve"> </w:t>
      </w:r>
    </w:p>
    <w:p w14:paraId="20067CA9" w14:textId="77777777" w:rsidR="002F0B96" w:rsidRDefault="002F0B96" w:rsidP="002F0B96">
      <w:pPr>
        <w:keepNext/>
        <w:spacing w:before="100" w:beforeAutospacing="1"/>
      </w:pPr>
      <w:r>
        <w:rPr>
          <w:b/>
          <w:noProof/>
          <w:lang w:val="en-GB" w:eastAsia="en-GB"/>
        </w:rPr>
        <w:drawing>
          <wp:inline distT="0" distB="0" distL="0" distR="0" wp14:anchorId="4A2EEE05" wp14:editId="056E0552">
            <wp:extent cx="3011040" cy="2160000"/>
            <wp:effectExtent l="0" t="0" r="0" b="0"/>
            <wp:docPr id="1227062" name="Resim 122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1040" cy="2160000"/>
                    </a:xfrm>
                    <a:prstGeom prst="rect">
                      <a:avLst/>
                    </a:prstGeom>
                    <a:noFill/>
                  </pic:spPr>
                </pic:pic>
              </a:graphicData>
            </a:graphic>
          </wp:inline>
        </w:drawing>
      </w:r>
      <w:r>
        <w:t xml:space="preserve">  </w:t>
      </w:r>
      <w:r>
        <w:rPr>
          <w:b/>
          <w:noProof/>
          <w:lang w:val="en-GB" w:eastAsia="en-GB"/>
        </w:rPr>
        <mc:AlternateContent>
          <mc:Choice Requires="wpg">
            <w:drawing>
              <wp:inline distT="0" distB="0" distL="0" distR="0" wp14:anchorId="68CEC38C" wp14:editId="5F30CADE">
                <wp:extent cx="1620384" cy="2160000"/>
                <wp:effectExtent l="19050" t="19050" r="18415" b="12065"/>
                <wp:docPr id="35" name="Grup 3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620384" cy="2160000"/>
                          <a:chOff x="0" y="0"/>
                          <a:chExt cx="3263265" cy="4351020"/>
                        </a:xfrm>
                      </wpg:grpSpPr>
                      <pic:pic xmlns:pic="http://schemas.openxmlformats.org/drawingml/2006/picture">
                        <pic:nvPicPr>
                          <pic:cNvPr id="36" name="İçerik Yer Tutucusu 3"/>
                          <pic:cNvPicPr>
                            <a:picLocks noGrp="1"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263265" cy="4351020"/>
                          </a:xfrm>
                          <a:prstGeom prst="rect">
                            <a:avLst/>
                          </a:prstGeom>
                          <a:ln>
                            <a:solidFill>
                              <a:srgbClr val="9F8B68"/>
                            </a:solidFill>
                          </a:ln>
                        </pic:spPr>
                      </pic:pic>
                      <wps:wsp>
                        <wps:cNvPr id="37" name="Yuvarlatılmış Dikdörtgen 5"/>
                        <wps:cNvSpPr/>
                        <wps:spPr>
                          <a:xfrm>
                            <a:off x="1323975" y="809625"/>
                            <a:ext cx="404037" cy="255181"/>
                          </a:xfrm>
                          <a:prstGeom prst="roundRect">
                            <a:avLst/>
                          </a:prstGeom>
                          <a:gradFill flip="none" rotWithShape="1">
                            <a:gsLst>
                              <a:gs pos="0">
                                <a:srgbClr val="9F8B68"/>
                              </a:gs>
                              <a:gs pos="100000">
                                <a:srgbClr val="A89E88"/>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Yuvarlatılmış Dikdörtgen 6"/>
                        <wps:cNvSpPr/>
                        <wps:spPr>
                          <a:xfrm>
                            <a:off x="1257300" y="962025"/>
                            <a:ext cx="588779" cy="400050"/>
                          </a:xfrm>
                          <a:prstGeom prst="roundRect">
                            <a:avLst>
                              <a:gd name="adj" fmla="val 20833"/>
                            </a:avLst>
                          </a:prstGeom>
                          <a:gradFill flip="none" rotWithShape="1">
                            <a:gsLst>
                              <a:gs pos="0">
                                <a:srgbClr val="9F8B68"/>
                              </a:gs>
                              <a:gs pos="100000">
                                <a:srgbClr val="A89E88"/>
                              </a:gs>
                            </a:gsLst>
                            <a:lin ang="0" scaled="1"/>
                            <a:tileRect/>
                          </a:gradFill>
                          <a:ln>
                            <a:no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D8B6A14" id="Grup 35" o:spid="_x0000_s1026" style="width:127.6pt;height:170.1pt;mso-position-horizontal-relative:char;mso-position-vertical-relative:line" coordsize="32632,435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">
                <o:lock v:ext="edit" aspectratio="t"/>
                <v:roundrect id="Yuvarlatılmış Dikdörtgen 5" o:spid="_x0000_s1027" style="position:absolute;left:13239;top:8096;width:4041;height:255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tD3cQA&#10;AADbAAAADwAAAGRycy9kb3ducmV2LnhtbESPQWvCQBSE70L/w/KE3nSjhSipq5SC2FOhidIeX7Ov&#10;SUj2bdhdNebXdwsFj8PMfMNsdoPpxIWcbywrWMwTEMSl1Q1XCo7FfrYG4QOyxs4yKbiRh932YbLB&#10;TNsrf9AlD5WIEPYZKqhD6DMpfVmTQT+3PXH0fqwzGKJ0ldQOrxFuOrlMklQabDgu1NjTa01lm5+N&#10;guR9fWo/v755bA/jrXTaFqm2Sj1Oh5dnEIGGcA//t9+0gqcV/H2JP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7Q93EAAAA2wAAAA8AAAAAAAAAAAAAAAAAmAIAAGRycy9k&#10;b3ducmV2LnhtbFBLBQYAAAAABAAEAPUAAACJAwAAAAA=&#10;" fillcolor="#9f8b68" stroked="f" strokeweight="1pt">
                  <v:fill color2="#a89e88" rotate="t" angle="90" focus="100%" type="gradient"/>
                  <v:stroke joinstyle="miter"/>
                </v:roundrect>
                <v:roundrect id="Yuvarlatılmış Dikdörtgen 6" o:spid="_x0000_s1028" style="position:absolute;left:12573;top:9620;width:5887;height:4000;visibility:visible;mso-wrap-style:square;v-text-anchor:middle" arcsize="1365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ziwsIA&#10;AADbAAAADwAAAGRycy9kb3ducmV2LnhtbERPz2vCMBS+C/sfwht4GZrqttLVpiLKoOywMRXPj+Yt&#10;LTYvpYna/ffLYeDx4/tdrEfbiSsNvnWsYDFPQBDXTrdsFBwP77MMhA/IGjvHpOCXPKzLh0mBuXY3&#10;/qbrPhgRQ9jnqKAJoc+l9HVDFv3c9cSR+3GDxRDhYKQe8BbDbSeXSZJKiy3HhgZ72jZUn/cXq+DN&#10;vGapyT4+q5fdpTo9WbnYmS+lpo/jZgUi0Bju4n93pRU8x7HxS/wBsv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nOLCwgAAANsAAAAPAAAAAAAAAAAAAAAAAJgCAABkcnMvZG93&#10;bnJldi54bWxQSwUGAAAAAAQABAD1AAAAhwMAAAAA&#10;" fillcolor="#9f8b68" stroked="f" strokeweight="1pt">
                  <v:fill color2="#a89e88" rotate="t" angle="90" focus="100%" type="gradient"/>
                  <v:stroke joinstyle="miter"/>
                </v:roundrect>
                <w10:anchorlock/>
              </v:group>
            </w:pict>
          </mc:Fallback>
        </mc:AlternateContent>
      </w:r>
    </w:p>
    <w:p w14:paraId="33E92DB2" w14:textId="77777777" w:rsidR="002F0B96" w:rsidRDefault="002F0B96" w:rsidP="002F0B96">
      <w:pPr>
        <w:pStyle w:val="ResimYazs"/>
        <w:jc w:val="center"/>
      </w:pPr>
      <w:r>
        <w:t xml:space="preserve">Figure </w:t>
      </w:r>
      <w:r>
        <w:fldChar w:fldCharType="begin"/>
      </w:r>
      <w:r>
        <w:instrText xml:space="preserve"> SEQ Figure \* ARABIC </w:instrText>
      </w:r>
      <w:r>
        <w:fldChar w:fldCharType="separate"/>
      </w:r>
      <w:r>
        <w:rPr>
          <w:noProof/>
        </w:rPr>
        <w:t>14</w:t>
      </w:r>
      <w:r>
        <w:fldChar w:fldCharType="end"/>
      </w:r>
      <w:r>
        <w:t>. Measuring flow rates of nozzles.</w:t>
      </w:r>
    </w:p>
    <w:p w14:paraId="138AD863" w14:textId="77777777" w:rsidR="002F0B96" w:rsidRPr="00111A77" w:rsidRDefault="002F0B96" w:rsidP="002F0B96">
      <w:pPr>
        <w:pStyle w:val="ListeParagraf"/>
        <w:numPr>
          <w:ilvl w:val="0"/>
          <w:numId w:val="31"/>
        </w:numPr>
        <w:spacing w:before="120" w:after="120" w:line="276" w:lineRule="auto"/>
        <w:contextualSpacing/>
        <w:rPr>
          <w:b/>
        </w:rPr>
      </w:pPr>
      <w:r w:rsidRPr="00111A77">
        <w:rPr>
          <w:b/>
        </w:rPr>
        <w:t xml:space="preserve">Calculate Sprayer Application Rate </w:t>
      </w:r>
    </w:p>
    <w:p w14:paraId="0EFDFA8D" w14:textId="77777777" w:rsidR="002F0B96" w:rsidRDefault="00223DC5" w:rsidP="00223DC5">
      <w:pPr>
        <w:spacing w:before="100" w:beforeAutospacing="1" w:after="100" w:afterAutospacing="1"/>
        <w:rPr>
          <w:bdr w:val="none" w:sz="0" w:space="0" w:color="auto" w:frame="1"/>
        </w:rPr>
      </w:pPr>
      <w:r w:rsidRPr="00C0179A">
        <w:rPr>
          <w:position w:val="-24"/>
          <w:lang w:eastAsia="tr-TR"/>
        </w:rPr>
        <w:object w:dxaOrig="1460" w:dyaOrig="639" w14:anchorId="4D65F406">
          <v:shape id="_x0000_i1031" type="#_x0000_t75" style="width:72.75pt;height:31.5pt" o:ole="">
            <v:imagedata r:id="rId70" o:title=""/>
          </v:shape>
          <o:OLEObject Type="Embed" ProgID="Equation.3" ShapeID="_x0000_i1031" DrawAspect="Content" ObjectID="_1555390918" r:id="rId71"/>
        </w:object>
      </w:r>
    </w:p>
    <w:p w14:paraId="40819DDB" w14:textId="77777777" w:rsidR="002F0B96" w:rsidRPr="00111A77" w:rsidRDefault="002F0B96" w:rsidP="002F0B96">
      <w:pPr>
        <w:rPr>
          <w:bdr w:val="none" w:sz="0" w:space="0" w:color="auto" w:frame="1"/>
        </w:rPr>
      </w:pPr>
      <w:r w:rsidRPr="00111A77">
        <w:rPr>
          <w:bdr w:val="none" w:sz="0" w:space="0" w:color="auto" w:frame="1"/>
        </w:rPr>
        <w:t>Where;</w:t>
      </w:r>
    </w:p>
    <w:p w14:paraId="4791C1F6" w14:textId="77777777" w:rsidR="002F0B96" w:rsidRPr="00111A77" w:rsidRDefault="002F0B96" w:rsidP="002F0B96">
      <w:pPr>
        <w:rPr>
          <w:bdr w:val="none" w:sz="0" w:space="0" w:color="auto" w:frame="1"/>
        </w:rPr>
      </w:pPr>
      <w:r w:rsidRPr="00F66D8E">
        <w:rPr>
          <w:i/>
          <w:bdr w:val="none" w:sz="0" w:space="0" w:color="auto" w:frame="1"/>
        </w:rPr>
        <w:t>N</w:t>
      </w:r>
      <w:r>
        <w:rPr>
          <w:bdr w:val="none" w:sz="0" w:space="0" w:color="auto" w:frame="1"/>
        </w:rPr>
        <w:t xml:space="preserve"> </w:t>
      </w:r>
      <w:r>
        <w:rPr>
          <w:bdr w:val="none" w:sz="0" w:space="0" w:color="auto" w:frame="1"/>
        </w:rPr>
        <w:tab/>
        <w:t>:</w:t>
      </w:r>
      <w:r w:rsidRPr="00111A77">
        <w:rPr>
          <w:bdr w:val="none" w:sz="0" w:space="0" w:color="auto" w:frame="1"/>
        </w:rPr>
        <w:t xml:space="preserve"> Application volume of sprayer (l/ha)</w:t>
      </w:r>
    </w:p>
    <w:p w14:paraId="3DCAC752" w14:textId="77777777" w:rsidR="002F0B96" w:rsidRPr="00111A77" w:rsidRDefault="002F0B96" w:rsidP="002F0B96">
      <w:pPr>
        <w:rPr>
          <w:bdr w:val="none" w:sz="0" w:space="0" w:color="auto" w:frame="1"/>
        </w:rPr>
      </w:pPr>
      <w:r w:rsidRPr="00F66D8E">
        <w:rPr>
          <w:i/>
          <w:bdr w:val="none" w:sz="0" w:space="0" w:color="auto" w:frame="1"/>
        </w:rPr>
        <w:t>Q</w:t>
      </w:r>
      <w:r>
        <w:rPr>
          <w:bdr w:val="none" w:sz="0" w:space="0" w:color="auto" w:frame="1"/>
        </w:rPr>
        <w:tab/>
        <w:t>: Average flow</w:t>
      </w:r>
      <w:r w:rsidRPr="00111A77">
        <w:rPr>
          <w:bdr w:val="none" w:sz="0" w:space="0" w:color="auto" w:frame="1"/>
        </w:rPr>
        <w:t xml:space="preserve"> rate of nozzle</w:t>
      </w:r>
      <w:r>
        <w:rPr>
          <w:bdr w:val="none" w:sz="0" w:space="0" w:color="auto" w:frame="1"/>
        </w:rPr>
        <w:t>s</w:t>
      </w:r>
      <w:r w:rsidRPr="00111A77">
        <w:rPr>
          <w:bdr w:val="none" w:sz="0" w:space="0" w:color="auto" w:frame="1"/>
        </w:rPr>
        <w:t xml:space="preserve"> (l/min)</w:t>
      </w:r>
    </w:p>
    <w:p w14:paraId="274D5D2C" w14:textId="77777777" w:rsidR="002F0B96" w:rsidRPr="00111A77" w:rsidRDefault="002F0B96" w:rsidP="002F0B96">
      <w:pPr>
        <w:rPr>
          <w:bdr w:val="none" w:sz="0" w:space="0" w:color="auto" w:frame="1"/>
        </w:rPr>
      </w:pPr>
      <w:r w:rsidRPr="00F66D8E">
        <w:rPr>
          <w:i/>
          <w:bdr w:val="none" w:sz="0" w:space="0" w:color="auto" w:frame="1"/>
        </w:rPr>
        <w:t>B</w:t>
      </w:r>
      <w:r>
        <w:rPr>
          <w:bdr w:val="none" w:sz="0" w:space="0" w:color="auto" w:frame="1"/>
        </w:rPr>
        <w:tab/>
        <w:t>:</w:t>
      </w:r>
      <w:r w:rsidRPr="00111A77">
        <w:rPr>
          <w:bdr w:val="none" w:sz="0" w:space="0" w:color="auto" w:frame="1"/>
        </w:rPr>
        <w:t xml:space="preserve"> </w:t>
      </w:r>
      <w:r>
        <w:rPr>
          <w:bdr w:val="none" w:sz="0" w:space="0" w:color="auto" w:frame="1"/>
        </w:rPr>
        <w:t xml:space="preserve">Working </w:t>
      </w:r>
      <w:r w:rsidRPr="00111A77">
        <w:rPr>
          <w:bdr w:val="none" w:sz="0" w:space="0" w:color="auto" w:frame="1"/>
        </w:rPr>
        <w:t>width (m) and</w:t>
      </w:r>
    </w:p>
    <w:p w14:paraId="5DFC264B" w14:textId="77777777" w:rsidR="002F0B96" w:rsidRPr="00111A77" w:rsidRDefault="002F0B96" w:rsidP="002F0B96">
      <w:pPr>
        <w:rPr>
          <w:bdr w:val="none" w:sz="0" w:space="0" w:color="auto" w:frame="1"/>
        </w:rPr>
      </w:pPr>
      <w:r w:rsidRPr="00F66D8E">
        <w:rPr>
          <w:i/>
          <w:bdr w:val="none" w:sz="0" w:space="0" w:color="auto" w:frame="1"/>
        </w:rPr>
        <w:t>V</w:t>
      </w:r>
      <w:r>
        <w:rPr>
          <w:bdr w:val="none" w:sz="0" w:space="0" w:color="auto" w:frame="1"/>
        </w:rPr>
        <w:tab/>
        <w:t>:</w:t>
      </w:r>
      <w:r w:rsidRPr="00111A77">
        <w:rPr>
          <w:bdr w:val="none" w:sz="0" w:space="0" w:color="auto" w:frame="1"/>
        </w:rPr>
        <w:t xml:space="preserve"> Travel speed (km/h)’.</w:t>
      </w:r>
    </w:p>
    <w:p w14:paraId="2D55E5C3" w14:textId="77777777" w:rsidR="002F0B96" w:rsidRDefault="002F0B96" w:rsidP="002F0B96">
      <w:r>
        <w:lastRenderedPageBreak/>
        <w:t xml:space="preserve">If the flow rate of the nozzle differ by a large amount from the required, changing the nozzle with the next size should be preferred. It is not suggested to rectify adjustment by pressure regulation. Otherwise droplet characteristics will be changed into unwanted sizes. But small changes can be adjusted by pressure regulators. </w:t>
      </w:r>
    </w:p>
    <w:p w14:paraId="535C2D80" w14:textId="77777777" w:rsidR="002F0B96" w:rsidRDefault="002F0B96" w:rsidP="002F0B96">
      <w:pPr>
        <w:rPr>
          <w:bdr w:val="none" w:sz="0" w:space="0" w:color="auto" w:frame="1"/>
        </w:rPr>
      </w:pPr>
      <w:r>
        <w:rPr>
          <w:bdr w:val="none" w:sz="0" w:space="0" w:color="auto" w:frame="1"/>
        </w:rPr>
        <w:t xml:space="preserve"> Use the formula below to calculate number of trees sprayed in an hour.</w:t>
      </w:r>
    </w:p>
    <w:p w14:paraId="124A622B" w14:textId="77777777" w:rsidR="002F0B96" w:rsidRDefault="00223DC5" w:rsidP="00223DC5">
      <w:pPr>
        <w:spacing w:before="100" w:beforeAutospacing="1" w:after="100" w:afterAutospacing="1"/>
        <w:rPr>
          <w:bdr w:val="none" w:sz="0" w:space="0" w:color="auto" w:frame="1"/>
        </w:rPr>
      </w:pPr>
      <w:r w:rsidRPr="00F66D8E">
        <w:rPr>
          <w:position w:val="-24"/>
          <w:bdr w:val="none" w:sz="0" w:space="0" w:color="auto" w:frame="1"/>
        </w:rPr>
        <w:object w:dxaOrig="1960" w:dyaOrig="639" w14:anchorId="5B4F5E2C">
          <v:shape id="_x0000_i1032" type="#_x0000_t75" style="width:98.25pt;height:31.5pt" o:ole="">
            <v:imagedata r:id="rId72" o:title=""/>
          </v:shape>
          <o:OLEObject Type="Embed" ProgID="Equation.3" ShapeID="_x0000_i1032" DrawAspect="Content" ObjectID="_1555390919" r:id="rId73"/>
        </w:object>
      </w:r>
    </w:p>
    <w:p w14:paraId="4AA4B6DB" w14:textId="77777777" w:rsidR="002F0B96" w:rsidRDefault="002F0B96" w:rsidP="002F0B96">
      <w:pPr>
        <w:rPr>
          <w:bdr w:val="none" w:sz="0" w:space="0" w:color="auto" w:frame="1"/>
        </w:rPr>
      </w:pPr>
      <w:r>
        <w:rPr>
          <w:bdr w:val="none" w:sz="0" w:space="0" w:color="auto" w:frame="1"/>
        </w:rPr>
        <w:t>Where;</w:t>
      </w:r>
    </w:p>
    <w:p w14:paraId="2C07C1FB" w14:textId="77777777" w:rsidR="002F0B96" w:rsidRPr="00F66D8E" w:rsidRDefault="002F0B96" w:rsidP="002F0B96">
      <w:pPr>
        <w:rPr>
          <w:bdr w:val="none" w:sz="0" w:space="0" w:color="auto" w:frame="1"/>
        </w:rPr>
      </w:pPr>
      <w:r w:rsidRPr="00F66D8E">
        <w:rPr>
          <w:i/>
          <w:bdr w:val="none" w:sz="0" w:space="0" w:color="auto" w:frame="1"/>
        </w:rPr>
        <w:t>Z</w:t>
      </w:r>
      <w:r w:rsidRPr="00F66D8E">
        <w:rPr>
          <w:bdr w:val="none" w:sz="0" w:space="0" w:color="auto" w:frame="1"/>
        </w:rPr>
        <w:tab/>
        <w:t xml:space="preserve">: </w:t>
      </w:r>
      <w:r>
        <w:rPr>
          <w:bdr w:val="none" w:sz="0" w:space="0" w:color="auto" w:frame="1"/>
        </w:rPr>
        <w:t>Number of trees sprayed in an hour</w:t>
      </w:r>
    </w:p>
    <w:p w14:paraId="40A98C88" w14:textId="77777777" w:rsidR="002F0B96" w:rsidRPr="00F66D8E" w:rsidRDefault="002F0B96" w:rsidP="002F0B96">
      <w:pPr>
        <w:rPr>
          <w:bdr w:val="none" w:sz="0" w:space="0" w:color="auto" w:frame="1"/>
        </w:rPr>
      </w:pPr>
      <w:proofErr w:type="gramStart"/>
      <w:r w:rsidRPr="00F66D8E">
        <w:rPr>
          <w:i/>
          <w:bdr w:val="none" w:sz="0" w:space="0" w:color="auto" w:frame="1"/>
        </w:rPr>
        <w:t>n</w:t>
      </w:r>
      <w:proofErr w:type="gramEnd"/>
      <w:r w:rsidRPr="00F66D8E">
        <w:rPr>
          <w:bdr w:val="none" w:sz="0" w:space="0" w:color="auto" w:frame="1"/>
        </w:rPr>
        <w:tab/>
        <w:t xml:space="preserve">: </w:t>
      </w:r>
      <w:r>
        <w:rPr>
          <w:bdr w:val="none" w:sz="0" w:space="0" w:color="auto" w:frame="1"/>
        </w:rPr>
        <w:t>Number of nozzles</w:t>
      </w:r>
    </w:p>
    <w:p w14:paraId="438108C9" w14:textId="77777777" w:rsidR="002F0B96" w:rsidRPr="00F66D8E" w:rsidRDefault="002F0B96" w:rsidP="002F0B96">
      <w:pPr>
        <w:rPr>
          <w:bdr w:val="none" w:sz="0" w:space="0" w:color="auto" w:frame="1"/>
        </w:rPr>
      </w:pPr>
      <w:proofErr w:type="gramStart"/>
      <w:r w:rsidRPr="00F66D8E">
        <w:rPr>
          <w:i/>
          <w:bdr w:val="none" w:sz="0" w:space="0" w:color="auto" w:frame="1"/>
        </w:rPr>
        <w:t>q</w:t>
      </w:r>
      <w:proofErr w:type="gramEnd"/>
      <w:r w:rsidRPr="00F66D8E">
        <w:rPr>
          <w:bdr w:val="none" w:sz="0" w:space="0" w:color="auto" w:frame="1"/>
        </w:rPr>
        <w:tab/>
        <w:t xml:space="preserve">: </w:t>
      </w:r>
      <w:r>
        <w:rPr>
          <w:bdr w:val="none" w:sz="0" w:space="0" w:color="auto" w:frame="1"/>
        </w:rPr>
        <w:t xml:space="preserve">Application rate of a nozzle </w:t>
      </w:r>
      <w:r w:rsidRPr="00F66D8E">
        <w:rPr>
          <w:bdr w:val="none" w:sz="0" w:space="0" w:color="auto" w:frame="1"/>
        </w:rPr>
        <w:t>(l/</w:t>
      </w:r>
      <w:r>
        <w:rPr>
          <w:bdr w:val="none" w:sz="0" w:space="0" w:color="auto" w:frame="1"/>
        </w:rPr>
        <w:t>min</w:t>
      </w:r>
      <w:r w:rsidRPr="00F66D8E">
        <w:rPr>
          <w:bdr w:val="none" w:sz="0" w:space="0" w:color="auto" w:frame="1"/>
        </w:rPr>
        <w:t>)</w:t>
      </w:r>
    </w:p>
    <w:p w14:paraId="483AD685" w14:textId="61303094" w:rsidR="002F0B96" w:rsidRPr="00F66D8E" w:rsidRDefault="002F0B96" w:rsidP="002F0B96">
      <w:pPr>
        <w:rPr>
          <w:bdr w:val="none" w:sz="0" w:space="0" w:color="auto" w:frame="1"/>
        </w:rPr>
      </w:pPr>
      <w:r w:rsidRPr="00F66D8E">
        <w:rPr>
          <w:i/>
          <w:bdr w:val="none" w:sz="0" w:space="0" w:color="auto" w:frame="1"/>
        </w:rPr>
        <w:t>N</w:t>
      </w:r>
      <w:r w:rsidRPr="00F66D8E">
        <w:rPr>
          <w:bdr w:val="none" w:sz="0" w:space="0" w:color="auto" w:frame="1"/>
        </w:rPr>
        <w:tab/>
        <w:t xml:space="preserve">: </w:t>
      </w:r>
      <w:r w:rsidR="003F1051" w:rsidRPr="003F1051">
        <w:rPr>
          <w:bdr w:val="none" w:sz="0" w:space="0" w:color="auto" w:frame="1"/>
        </w:rPr>
        <w:t xml:space="preserve">The amount of </w:t>
      </w:r>
      <w:r w:rsidR="002F1F5F">
        <w:rPr>
          <w:bdr w:val="none" w:sz="0" w:space="0" w:color="auto" w:frame="1"/>
        </w:rPr>
        <w:t>mixture for a hectare</w:t>
      </w:r>
      <w:r w:rsidR="002F1F5F" w:rsidRPr="00F66D8E">
        <w:rPr>
          <w:bdr w:val="none" w:sz="0" w:space="0" w:color="auto" w:frame="1"/>
        </w:rPr>
        <w:t xml:space="preserve"> (</w:t>
      </w:r>
      <w:r w:rsidRPr="00F66D8E">
        <w:rPr>
          <w:bdr w:val="none" w:sz="0" w:space="0" w:color="auto" w:frame="1"/>
        </w:rPr>
        <w:t>l/</w:t>
      </w:r>
      <w:r>
        <w:rPr>
          <w:bdr w:val="none" w:sz="0" w:space="0" w:color="auto" w:frame="1"/>
        </w:rPr>
        <w:t>h</w:t>
      </w:r>
      <w:r w:rsidRPr="00F66D8E">
        <w:rPr>
          <w:bdr w:val="none" w:sz="0" w:space="0" w:color="auto" w:frame="1"/>
        </w:rPr>
        <w:t>a)</w:t>
      </w:r>
    </w:p>
    <w:p w14:paraId="14447B72" w14:textId="77777777" w:rsidR="002F0B96" w:rsidRDefault="002F0B96" w:rsidP="002F0B96">
      <w:pPr>
        <w:rPr>
          <w:bdr w:val="none" w:sz="0" w:space="0" w:color="auto" w:frame="1"/>
        </w:rPr>
      </w:pPr>
      <w:proofErr w:type="gramStart"/>
      <w:r w:rsidRPr="00F66D8E">
        <w:rPr>
          <w:i/>
          <w:bdr w:val="none" w:sz="0" w:space="0" w:color="auto" w:frame="1"/>
        </w:rPr>
        <w:t>p</w:t>
      </w:r>
      <w:proofErr w:type="gramEnd"/>
      <w:r w:rsidRPr="00F66D8E">
        <w:rPr>
          <w:bdr w:val="none" w:sz="0" w:space="0" w:color="auto" w:frame="1"/>
        </w:rPr>
        <w:tab/>
        <w:t xml:space="preserve">: </w:t>
      </w:r>
      <w:r>
        <w:rPr>
          <w:bdr w:val="none" w:sz="0" w:space="0" w:color="auto" w:frame="1"/>
        </w:rPr>
        <w:t>Number of trees in a hectare</w:t>
      </w:r>
    </w:p>
    <w:p w14:paraId="224070B3" w14:textId="77777777" w:rsidR="002F0B96" w:rsidRDefault="002F0B96" w:rsidP="002F0B96"/>
    <w:p w14:paraId="1D3043EB" w14:textId="77777777" w:rsidR="002F0B96" w:rsidRPr="00417EA0" w:rsidRDefault="002F0B96" w:rsidP="002F0B96">
      <w:pPr>
        <w:pStyle w:val="ListeParagraf"/>
        <w:numPr>
          <w:ilvl w:val="0"/>
          <w:numId w:val="31"/>
        </w:numPr>
        <w:spacing w:before="120" w:after="120" w:line="276" w:lineRule="auto"/>
        <w:contextualSpacing/>
        <w:rPr>
          <w:b/>
        </w:rPr>
      </w:pPr>
      <w:r w:rsidRPr="00417EA0">
        <w:rPr>
          <w:b/>
        </w:rPr>
        <w:t>Calculation Volume of Pesticid</w:t>
      </w:r>
      <w:r>
        <w:rPr>
          <w:b/>
        </w:rPr>
        <w:t>e needed to put into spray tank</w:t>
      </w:r>
    </w:p>
    <w:p w14:paraId="5FAA4D62" w14:textId="51297731" w:rsidR="002F0B96" w:rsidRDefault="002F0B96" w:rsidP="002F0B96">
      <w:r>
        <w:t xml:space="preserve">Suggested dose for trees is generally given as ml per 100 liters. So, it can be </w:t>
      </w:r>
      <w:r w:rsidR="00223DC5">
        <w:t>easily</w:t>
      </w:r>
      <w:r>
        <w:t xml:space="preserve"> calculated as </w:t>
      </w:r>
      <w:r w:rsidRPr="009A6DA4">
        <w:t xml:space="preserve">proportionally </w:t>
      </w:r>
    </w:p>
    <w:p w14:paraId="5962286A" w14:textId="77777777" w:rsidR="002F0B96" w:rsidRPr="002A0F2A" w:rsidRDefault="002F0B96" w:rsidP="002F0B96">
      <w:pPr>
        <w:pStyle w:val="Balk2"/>
        <w:keepLines/>
        <w:spacing w:before="40" w:line="276" w:lineRule="auto"/>
        <w:ind w:left="576" w:hanging="576"/>
        <w:jc w:val="left"/>
      </w:pPr>
      <w:bookmarkStart w:id="48" w:name="_Toc463961072"/>
      <w:bookmarkStart w:id="49" w:name="_Toc472511864"/>
      <w:bookmarkStart w:id="50" w:name="_Toc481649018"/>
      <w:r w:rsidRPr="002A0F2A">
        <w:t>Spraying technique</w:t>
      </w:r>
      <w:bookmarkEnd w:id="48"/>
      <w:bookmarkEnd w:id="49"/>
      <w:bookmarkEnd w:id="50"/>
    </w:p>
    <w:p w14:paraId="25B54C11" w14:textId="77777777" w:rsidR="002F0B96" w:rsidRDefault="002F0B96" w:rsidP="002F0B96">
      <w:r w:rsidRPr="002A0F2A">
        <w:t xml:space="preserve">Technique you use to spray crops is very important to get good coverage. It should be developed to fit the type of equipment that is to be used. </w:t>
      </w:r>
    </w:p>
    <w:p w14:paraId="3733EEAF" w14:textId="0018AA54" w:rsidR="002F0B96" w:rsidRDefault="00223DC5" w:rsidP="002F0B96">
      <w:r>
        <w:t>Wind speed</w:t>
      </w:r>
      <w:r w:rsidR="002F0B96">
        <w:t xml:space="preserve"> is critical during spraying. If it is too windy leads poor application because of drift. Ideal wind speeds for spraying are 3 to -6 km/h.</w:t>
      </w:r>
    </w:p>
    <w:p w14:paraId="5E58867D" w14:textId="77777777" w:rsidR="002F0B96" w:rsidRDefault="002F0B96" w:rsidP="002F0B96">
      <w:r>
        <w:t xml:space="preserve">The other important point for field sprayers is boom height. Boom height above the crop is changed according to type of nozzle, nozzle spacing and spray angle. Boom height should be set above crop to ensure a proper overlapping. For this, you need to consider nozzle chart. </w:t>
      </w:r>
    </w:p>
    <w:p w14:paraId="052C5E3A" w14:textId="77777777" w:rsidR="002F0B96" w:rsidRDefault="002F0B96" w:rsidP="002F0B96">
      <w:pPr>
        <w:rPr>
          <w:noProof/>
          <w:lang w:eastAsia="en-GB"/>
        </w:rPr>
      </w:pPr>
      <w:r>
        <w:rPr>
          <w:noProof/>
          <w:lang w:val="en-GB" w:eastAsia="en-GB"/>
        </w:rPr>
        <w:lastRenderedPageBreak/>
        <w:drawing>
          <wp:inline distT="0" distB="0" distL="0" distR="0" wp14:anchorId="6DE38DE6" wp14:editId="4DC795EF">
            <wp:extent cx="2621665" cy="1190625"/>
            <wp:effectExtent l="0" t="0" r="7620" b="0"/>
            <wp:docPr id="1226857" name="Resim 1226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10913" t="45855" r="51223" b="23574"/>
                    <a:stretch/>
                  </pic:blipFill>
                  <pic:spPr bwMode="auto">
                    <a:xfrm>
                      <a:off x="0" y="0"/>
                      <a:ext cx="2627879" cy="1193447"/>
                    </a:xfrm>
                    <a:prstGeom prst="rect">
                      <a:avLst/>
                    </a:prstGeom>
                    <a:ln>
                      <a:noFill/>
                    </a:ln>
                    <a:extLst>
                      <a:ext uri="{53640926-AAD7-44D8-BBD7-CCE9431645EC}">
                        <a14:shadowObscured xmlns:a14="http://schemas.microsoft.com/office/drawing/2010/main"/>
                      </a:ext>
                    </a:extLst>
                  </pic:spPr>
                </pic:pic>
              </a:graphicData>
            </a:graphic>
          </wp:inline>
        </w:drawing>
      </w:r>
      <w:r w:rsidRPr="006549C0">
        <w:rPr>
          <w:noProof/>
          <w:lang w:eastAsia="en-GB"/>
        </w:rPr>
        <w:t xml:space="preserve"> </w:t>
      </w:r>
      <w:r>
        <w:rPr>
          <w:noProof/>
          <w:lang w:val="en-GB" w:eastAsia="en-GB"/>
        </w:rPr>
        <w:drawing>
          <wp:inline distT="0" distB="0" distL="0" distR="0" wp14:anchorId="7CCFC285" wp14:editId="49665A35">
            <wp:extent cx="2588858" cy="1190598"/>
            <wp:effectExtent l="0" t="0" r="2540" b="0"/>
            <wp:docPr id="1226858" name="Resim 1226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62665" t="38213" r="6415" b="36508"/>
                    <a:stretch/>
                  </pic:blipFill>
                  <pic:spPr bwMode="auto">
                    <a:xfrm>
                      <a:off x="0" y="0"/>
                      <a:ext cx="2616933" cy="1203510"/>
                    </a:xfrm>
                    <a:prstGeom prst="rect">
                      <a:avLst/>
                    </a:prstGeom>
                    <a:ln>
                      <a:noFill/>
                    </a:ln>
                    <a:extLst>
                      <a:ext uri="{53640926-AAD7-44D8-BBD7-CCE9431645EC}">
                        <a14:shadowObscured xmlns:a14="http://schemas.microsoft.com/office/drawing/2010/main"/>
                      </a:ext>
                    </a:extLst>
                  </pic:spPr>
                </pic:pic>
              </a:graphicData>
            </a:graphic>
          </wp:inline>
        </w:drawing>
      </w:r>
    </w:p>
    <w:p w14:paraId="1227915E" w14:textId="77777777" w:rsidR="002F0B96" w:rsidRDefault="002F0B96" w:rsidP="002F0B96">
      <w:pPr>
        <w:pStyle w:val="ResimYazs"/>
        <w:jc w:val="center"/>
        <w:rPr>
          <w:bdr w:val="none" w:sz="0" w:space="0" w:color="auto" w:frame="1"/>
        </w:rPr>
      </w:pPr>
      <w:r>
        <w:t xml:space="preserve">Figure </w:t>
      </w:r>
      <w:r>
        <w:fldChar w:fldCharType="begin"/>
      </w:r>
      <w:r>
        <w:instrText xml:space="preserve"> SEQ Figure \* ARABIC </w:instrText>
      </w:r>
      <w:r>
        <w:fldChar w:fldCharType="separate"/>
      </w:r>
      <w:r>
        <w:rPr>
          <w:noProof/>
        </w:rPr>
        <w:t>15</w:t>
      </w:r>
      <w:r>
        <w:fldChar w:fldCharType="end"/>
      </w:r>
      <w:r>
        <w:t>. Affecting factors to boom height (nozzle type, nozzle spacing spray angle)</w:t>
      </w:r>
    </w:p>
    <w:p w14:paraId="130082C4" w14:textId="77777777" w:rsidR="002F0B96" w:rsidRPr="002A0F2A" w:rsidRDefault="002F0B96" w:rsidP="002F0B96">
      <w:r w:rsidRPr="002A0F2A">
        <w:t>With a hand-held gun, a sweeping motion over the foliage will allow the spray material to penetrate and get to the underside of the leaves.</w:t>
      </w:r>
    </w:p>
    <w:p w14:paraId="15A554D9" w14:textId="77777777" w:rsidR="002F0B96" w:rsidRPr="002A0F2A" w:rsidRDefault="002F0B96" w:rsidP="002F0B96">
      <w:r w:rsidRPr="002A0F2A">
        <w:t>With fixed-fan type units, an airflow pattern needs to be established so that all the plant canopy receives the pesticide; location of the unit contributes to good air flow. Using an air circulation system, will enhance the movement and distribution of the fog and mist particles.</w:t>
      </w:r>
    </w:p>
    <w:p w14:paraId="02B4D2CA" w14:textId="77777777" w:rsidR="002F0B96" w:rsidRPr="002A0F2A" w:rsidRDefault="002F0B96" w:rsidP="002F0B96">
      <w:r w:rsidRPr="002A0F2A">
        <w:t>Observation should be made to ensure that the sprayer is operating correctly and that sufficient coverage is obtained. A good way to monitor coverage with a hydraulic or mist sprayer is to use strips of water-sensitive paper from a local spraying equipment supplier. The paper is attached to representative leaves in the plant canopy. When exposed to spray droplets, stains will appear indicating the size and number of particles that were received by the leaf.</w:t>
      </w:r>
    </w:p>
    <w:p w14:paraId="6E074D92" w14:textId="77777777" w:rsidR="002F0B96" w:rsidRPr="002A0F2A" w:rsidRDefault="002F0B96" w:rsidP="002F0B96">
      <w:pPr>
        <w:pStyle w:val="Balk2"/>
        <w:keepLines/>
        <w:spacing w:before="40" w:line="276" w:lineRule="auto"/>
        <w:ind w:left="576" w:hanging="576"/>
        <w:jc w:val="left"/>
      </w:pPr>
      <w:bookmarkStart w:id="51" w:name="_Toc463961073"/>
      <w:bookmarkStart w:id="52" w:name="_Toc472511865"/>
      <w:bookmarkStart w:id="53" w:name="_Toc481649019"/>
      <w:r w:rsidRPr="002A0F2A">
        <w:t>Safety:</w:t>
      </w:r>
      <w:bookmarkEnd w:id="51"/>
      <w:bookmarkEnd w:id="52"/>
      <w:bookmarkEnd w:id="53"/>
    </w:p>
    <w:p w14:paraId="2937D11B" w14:textId="77777777" w:rsidR="002F0B96" w:rsidRDefault="002F0B96" w:rsidP="002F0B96">
      <w:r w:rsidRPr="002A0F2A">
        <w:t>It is very important that any calibration technique be followed exactly. Do not mix and match parts of different calibration techniques. It is important that protective safety clothing is used while calibrating and adjusting spray equipment. Protective clothing should protect against both contamination and physical injuries, and be tight-fitting when worn close to moving parts such as power take-off (PTO) shafts, fans and belts.</w:t>
      </w:r>
    </w:p>
    <w:p w14:paraId="28E11C9A" w14:textId="74C9170E" w:rsidR="0082746E" w:rsidRPr="002A0F2A" w:rsidRDefault="0082746E" w:rsidP="0082746E">
      <w:pPr>
        <w:pStyle w:val="Balk1"/>
      </w:pPr>
      <w:bookmarkStart w:id="54" w:name="_Toc463961075"/>
      <w:bookmarkStart w:id="55" w:name="_Toc472511866"/>
      <w:bookmarkStart w:id="56" w:name="_Toc481649020"/>
      <w:r w:rsidRPr="0082746E">
        <w:t>References</w:t>
      </w:r>
      <w:bookmarkEnd w:id="54"/>
      <w:bookmarkEnd w:id="55"/>
      <w:bookmarkEnd w:id="56"/>
    </w:p>
    <w:p w14:paraId="5F13015B" w14:textId="77777777" w:rsidR="0082746E" w:rsidRPr="00756549" w:rsidRDefault="0082746E" w:rsidP="0082746E">
      <w:pPr>
        <w:ind w:left="1418" w:hanging="709"/>
      </w:pPr>
      <w:proofErr w:type="spellStart"/>
      <w:r w:rsidRPr="00756549">
        <w:rPr>
          <w:lang w:val="tr-TR"/>
        </w:rPr>
        <w:t>Anonymous</w:t>
      </w:r>
      <w:proofErr w:type="spellEnd"/>
      <w:r w:rsidRPr="00756549">
        <w:rPr>
          <w:lang w:val="tr-TR"/>
        </w:rPr>
        <w:t xml:space="preserve"> 2011. </w:t>
      </w:r>
      <w:r w:rsidRPr="00756549">
        <w:rPr>
          <w:lang w:val="es-ES"/>
        </w:rPr>
        <w:t>“</w:t>
      </w:r>
      <w:r w:rsidRPr="00756549">
        <w:rPr>
          <w:lang w:val="tr-TR"/>
        </w:rPr>
        <w:t>Bitki Koruma Makinalarının Ayarları ve Kullanılması</w:t>
      </w:r>
      <w:r w:rsidRPr="00756549">
        <w:rPr>
          <w:lang w:val="es-ES"/>
        </w:rPr>
        <w:t>”</w:t>
      </w:r>
      <w:r w:rsidRPr="00756549">
        <w:rPr>
          <w:lang w:val="tr-TR"/>
        </w:rPr>
        <w:t>. MEGEP, Ankara.</w:t>
      </w:r>
    </w:p>
    <w:p w14:paraId="7727EFD9" w14:textId="77777777" w:rsidR="0082746E" w:rsidRPr="00756549" w:rsidRDefault="0082746E" w:rsidP="0082746E">
      <w:pPr>
        <w:ind w:left="1418" w:hanging="709"/>
      </w:pPr>
      <w:proofErr w:type="spellStart"/>
      <w:r w:rsidRPr="00756549">
        <w:rPr>
          <w:lang w:val="tr-TR"/>
        </w:rPr>
        <w:t>Anonymous</w:t>
      </w:r>
      <w:proofErr w:type="spellEnd"/>
      <w:r w:rsidRPr="00756549">
        <w:rPr>
          <w:lang w:val="tr-TR"/>
        </w:rPr>
        <w:t xml:space="preserve"> 2011. </w:t>
      </w:r>
      <w:r w:rsidRPr="00756549">
        <w:rPr>
          <w:lang w:val="es-ES"/>
        </w:rPr>
        <w:t>“</w:t>
      </w:r>
      <w:r w:rsidRPr="00756549">
        <w:rPr>
          <w:lang w:val="tr-TR"/>
        </w:rPr>
        <w:t>Bitki Koruma Makinelerinin Bakımı</w:t>
      </w:r>
      <w:r w:rsidRPr="00756549">
        <w:rPr>
          <w:lang w:val="es-ES"/>
        </w:rPr>
        <w:t>”</w:t>
      </w:r>
      <w:r w:rsidRPr="00756549">
        <w:rPr>
          <w:lang w:val="tr-TR"/>
        </w:rPr>
        <w:t>. MEGEP, Ankara.</w:t>
      </w:r>
    </w:p>
    <w:p w14:paraId="52295855" w14:textId="77777777" w:rsidR="0082746E" w:rsidRPr="00756549" w:rsidRDefault="0082746E" w:rsidP="0082746E">
      <w:pPr>
        <w:ind w:left="1418" w:hanging="709"/>
      </w:pPr>
      <w:r w:rsidRPr="00756549">
        <w:rPr>
          <w:lang w:val="tr-TR"/>
        </w:rPr>
        <w:lastRenderedPageBreak/>
        <w:t xml:space="preserve">Barutçu F. 2015. </w:t>
      </w:r>
      <w:r w:rsidRPr="00756549">
        <w:rPr>
          <w:lang w:val="es-ES"/>
        </w:rPr>
        <w:t>“</w:t>
      </w:r>
      <w:proofErr w:type="spellStart"/>
      <w:r w:rsidRPr="00756549">
        <w:rPr>
          <w:lang w:val="tr-TR"/>
        </w:rPr>
        <w:t>Calibration</w:t>
      </w:r>
      <w:proofErr w:type="spellEnd"/>
      <w:r w:rsidRPr="00756549">
        <w:rPr>
          <w:lang w:val="tr-TR"/>
        </w:rPr>
        <w:t xml:space="preserve"> of </w:t>
      </w:r>
      <w:proofErr w:type="spellStart"/>
      <w:r w:rsidRPr="00756549">
        <w:rPr>
          <w:lang w:val="tr-TR"/>
        </w:rPr>
        <w:t>Field</w:t>
      </w:r>
      <w:proofErr w:type="spellEnd"/>
      <w:r w:rsidRPr="00756549">
        <w:rPr>
          <w:lang w:val="tr-TR"/>
        </w:rPr>
        <w:t xml:space="preserve"> </w:t>
      </w:r>
      <w:proofErr w:type="spellStart"/>
      <w:r w:rsidRPr="00756549">
        <w:rPr>
          <w:lang w:val="tr-TR"/>
        </w:rPr>
        <w:t>Sprayers</w:t>
      </w:r>
      <w:proofErr w:type="spellEnd"/>
      <w:r w:rsidRPr="00756549">
        <w:rPr>
          <w:lang w:val="es-ES"/>
        </w:rPr>
        <w:t>”</w:t>
      </w:r>
      <w:r w:rsidRPr="00756549">
        <w:rPr>
          <w:lang w:val="tr-TR"/>
        </w:rPr>
        <w:t xml:space="preserve">. </w:t>
      </w:r>
      <w:proofErr w:type="spellStart"/>
      <w:r w:rsidRPr="00756549">
        <w:rPr>
          <w:lang w:val="tr-TR"/>
        </w:rPr>
        <w:t>Leaflet</w:t>
      </w:r>
      <w:proofErr w:type="spellEnd"/>
      <w:r w:rsidRPr="00756549">
        <w:rPr>
          <w:lang w:val="tr-TR"/>
        </w:rPr>
        <w:t xml:space="preserve"> </w:t>
      </w:r>
      <w:proofErr w:type="spellStart"/>
      <w:r w:rsidRPr="00756549">
        <w:rPr>
          <w:lang w:val="tr-TR"/>
        </w:rPr>
        <w:t>series</w:t>
      </w:r>
      <w:proofErr w:type="spellEnd"/>
      <w:r w:rsidRPr="00756549">
        <w:rPr>
          <w:lang w:val="tr-TR"/>
        </w:rPr>
        <w:t xml:space="preserve"> of </w:t>
      </w:r>
      <w:proofErr w:type="spellStart"/>
      <w:r w:rsidRPr="00756549">
        <w:rPr>
          <w:lang w:val="tr-TR"/>
        </w:rPr>
        <w:t>Spraying</w:t>
      </w:r>
      <w:proofErr w:type="spellEnd"/>
      <w:r>
        <w:rPr>
          <w:lang w:val="tr-TR"/>
        </w:rPr>
        <w:t>, n.11.</w:t>
      </w:r>
      <w:r w:rsidRPr="00756549">
        <w:rPr>
          <w:lang w:val="tr-TR"/>
        </w:rPr>
        <w:t xml:space="preserve"> Adana TAYEM. Adana /TURKEY</w:t>
      </w:r>
    </w:p>
    <w:p w14:paraId="172EA280" w14:textId="77777777" w:rsidR="0082746E" w:rsidRPr="00756549" w:rsidRDefault="0082746E" w:rsidP="0082746E">
      <w:pPr>
        <w:ind w:left="1418" w:hanging="709"/>
      </w:pPr>
      <w:r w:rsidRPr="00756549">
        <w:rPr>
          <w:lang w:val="tr-TR"/>
        </w:rPr>
        <w:t>Kasap E</w:t>
      </w:r>
      <w:proofErr w:type="gramStart"/>
      <w:r w:rsidRPr="00756549">
        <w:rPr>
          <w:lang w:val="tr-TR"/>
        </w:rPr>
        <w:t>.,</w:t>
      </w:r>
      <w:proofErr w:type="spellStart"/>
      <w:proofErr w:type="gramEnd"/>
      <w:r w:rsidRPr="00756549">
        <w:rPr>
          <w:lang w:val="tr-TR"/>
        </w:rPr>
        <w:t>Engürülü</w:t>
      </w:r>
      <w:proofErr w:type="spellEnd"/>
      <w:r w:rsidRPr="00756549">
        <w:rPr>
          <w:lang w:val="tr-TR"/>
        </w:rPr>
        <w:t xml:space="preserve"> B., Çiftçi Ö., </w:t>
      </w:r>
      <w:proofErr w:type="spellStart"/>
      <w:r w:rsidRPr="00756549">
        <w:rPr>
          <w:lang w:val="tr-TR"/>
        </w:rPr>
        <w:t>Kılınç</w:t>
      </w:r>
      <w:proofErr w:type="spellEnd"/>
      <w:r w:rsidRPr="00756549">
        <w:rPr>
          <w:lang w:val="tr-TR"/>
        </w:rPr>
        <w:t xml:space="preserve"> S,. Gölbaşı M</w:t>
      </w:r>
      <w:proofErr w:type="gramStart"/>
      <w:r w:rsidRPr="00756549">
        <w:rPr>
          <w:lang w:val="tr-TR"/>
        </w:rPr>
        <w:t>.,</w:t>
      </w:r>
      <w:proofErr w:type="gramEnd"/>
      <w:r w:rsidRPr="00756549">
        <w:rPr>
          <w:lang w:val="tr-TR"/>
        </w:rPr>
        <w:t xml:space="preserve"> Akkurt M. 1999. </w:t>
      </w:r>
      <w:r w:rsidRPr="00756549">
        <w:rPr>
          <w:lang w:val="es-ES"/>
        </w:rPr>
        <w:t>“</w:t>
      </w:r>
      <w:r w:rsidRPr="00756549">
        <w:rPr>
          <w:lang w:val="tr-TR"/>
        </w:rPr>
        <w:t>Bitki Koruma Makinaları</w:t>
      </w:r>
      <w:r w:rsidRPr="00756549">
        <w:rPr>
          <w:lang w:val="es-ES"/>
        </w:rPr>
        <w:t>”</w:t>
      </w:r>
      <w:r w:rsidRPr="00756549">
        <w:rPr>
          <w:lang w:val="tr-TR"/>
        </w:rPr>
        <w:t>. ISBN 975-407-038-5. Ankara.</w:t>
      </w:r>
    </w:p>
    <w:p w14:paraId="731CD85F" w14:textId="77777777" w:rsidR="0082746E" w:rsidRPr="00756549" w:rsidRDefault="0082746E" w:rsidP="0082746E">
      <w:pPr>
        <w:ind w:left="1418" w:hanging="709"/>
      </w:pPr>
      <w:r w:rsidRPr="00756549">
        <w:rPr>
          <w:lang w:val="tr-TR"/>
        </w:rPr>
        <w:t xml:space="preserve">Uyan A. 2014. </w:t>
      </w:r>
      <w:r w:rsidRPr="00756549">
        <w:rPr>
          <w:lang w:val="es-ES"/>
        </w:rPr>
        <w:t>“</w:t>
      </w:r>
      <w:proofErr w:type="spellStart"/>
      <w:r w:rsidRPr="00756549">
        <w:rPr>
          <w:lang w:val="tr-TR"/>
        </w:rPr>
        <w:t>Calibration</w:t>
      </w:r>
      <w:proofErr w:type="spellEnd"/>
      <w:r w:rsidRPr="00756549">
        <w:rPr>
          <w:lang w:val="tr-TR"/>
        </w:rPr>
        <w:t xml:space="preserve"> of </w:t>
      </w:r>
      <w:proofErr w:type="spellStart"/>
      <w:r>
        <w:rPr>
          <w:lang w:val="tr-TR"/>
        </w:rPr>
        <w:t>Orchard</w:t>
      </w:r>
      <w:proofErr w:type="spellEnd"/>
      <w:r w:rsidRPr="00756549">
        <w:rPr>
          <w:lang w:val="tr-TR"/>
        </w:rPr>
        <w:t xml:space="preserve"> </w:t>
      </w:r>
      <w:proofErr w:type="spellStart"/>
      <w:r w:rsidRPr="00756549">
        <w:rPr>
          <w:lang w:val="tr-TR"/>
        </w:rPr>
        <w:t>Sprayers</w:t>
      </w:r>
      <w:proofErr w:type="spellEnd"/>
      <w:r w:rsidRPr="00756549">
        <w:rPr>
          <w:lang w:val="es-ES"/>
        </w:rPr>
        <w:t>”</w:t>
      </w:r>
      <w:r>
        <w:rPr>
          <w:lang w:val="tr-TR"/>
        </w:rPr>
        <w:t xml:space="preserve">. </w:t>
      </w:r>
      <w:proofErr w:type="spellStart"/>
      <w:r>
        <w:rPr>
          <w:lang w:val="tr-TR"/>
        </w:rPr>
        <w:t>Leaflet</w:t>
      </w:r>
      <w:proofErr w:type="spellEnd"/>
      <w:r>
        <w:rPr>
          <w:lang w:val="tr-TR"/>
        </w:rPr>
        <w:t xml:space="preserve"> </w:t>
      </w:r>
      <w:proofErr w:type="spellStart"/>
      <w:r>
        <w:rPr>
          <w:lang w:val="tr-TR"/>
        </w:rPr>
        <w:t>series</w:t>
      </w:r>
      <w:proofErr w:type="spellEnd"/>
      <w:r>
        <w:rPr>
          <w:lang w:val="tr-TR"/>
        </w:rPr>
        <w:t xml:space="preserve"> of </w:t>
      </w:r>
      <w:proofErr w:type="spellStart"/>
      <w:r>
        <w:rPr>
          <w:lang w:val="tr-TR"/>
        </w:rPr>
        <w:t>Spraying</w:t>
      </w:r>
      <w:proofErr w:type="spellEnd"/>
      <w:r>
        <w:rPr>
          <w:lang w:val="tr-TR"/>
        </w:rPr>
        <w:t>, n.9.</w:t>
      </w:r>
      <w:r w:rsidRPr="00756549">
        <w:rPr>
          <w:lang w:val="tr-TR"/>
        </w:rPr>
        <w:t xml:space="preserve"> Adana TAYEM. Adana /TURKEY.</w:t>
      </w:r>
    </w:p>
    <w:p w14:paraId="34A5A67B" w14:textId="77777777" w:rsidR="0082746E" w:rsidRPr="00070D25" w:rsidRDefault="0082746E" w:rsidP="0082746E">
      <w:pPr>
        <w:ind w:left="1418" w:hanging="709"/>
        <w:rPr>
          <w:lang w:val="tr-TR"/>
        </w:rPr>
      </w:pPr>
      <w:r w:rsidRPr="00756549">
        <w:rPr>
          <w:lang w:val="tr-TR"/>
        </w:rPr>
        <w:t xml:space="preserve">Uyan A. 2015. </w:t>
      </w:r>
      <w:r w:rsidRPr="00756549">
        <w:rPr>
          <w:lang w:val="es-ES"/>
        </w:rPr>
        <w:t>“</w:t>
      </w:r>
      <w:proofErr w:type="spellStart"/>
      <w:r w:rsidRPr="00756549">
        <w:rPr>
          <w:lang w:val="tr-TR"/>
        </w:rPr>
        <w:t>Spraying</w:t>
      </w:r>
      <w:proofErr w:type="spellEnd"/>
      <w:r w:rsidRPr="00756549">
        <w:rPr>
          <w:lang w:val="tr-TR"/>
        </w:rPr>
        <w:t xml:space="preserve"> </w:t>
      </w:r>
      <w:proofErr w:type="spellStart"/>
      <w:r w:rsidRPr="00756549">
        <w:rPr>
          <w:lang w:val="tr-TR"/>
        </w:rPr>
        <w:t>Techniques</w:t>
      </w:r>
      <w:proofErr w:type="spellEnd"/>
      <w:r w:rsidRPr="00756549">
        <w:rPr>
          <w:lang w:val="es-ES"/>
        </w:rPr>
        <w:t>”</w:t>
      </w:r>
      <w:r w:rsidRPr="00756549">
        <w:rPr>
          <w:lang w:val="tr-TR"/>
        </w:rPr>
        <w:t xml:space="preserve">. </w:t>
      </w:r>
      <w:proofErr w:type="spellStart"/>
      <w:r w:rsidRPr="00756549">
        <w:rPr>
          <w:lang w:val="tr-TR"/>
        </w:rPr>
        <w:t>Leaflet</w:t>
      </w:r>
      <w:proofErr w:type="spellEnd"/>
      <w:r w:rsidRPr="00756549">
        <w:rPr>
          <w:lang w:val="tr-TR"/>
        </w:rPr>
        <w:t xml:space="preserve"> </w:t>
      </w:r>
      <w:proofErr w:type="spellStart"/>
      <w:r w:rsidRPr="00756549">
        <w:rPr>
          <w:lang w:val="tr-TR"/>
        </w:rPr>
        <w:t>series</w:t>
      </w:r>
      <w:proofErr w:type="spellEnd"/>
      <w:r w:rsidRPr="00756549">
        <w:rPr>
          <w:lang w:val="tr-TR"/>
        </w:rPr>
        <w:t xml:space="preserve"> of </w:t>
      </w:r>
      <w:proofErr w:type="spellStart"/>
      <w:r w:rsidRPr="00756549">
        <w:rPr>
          <w:lang w:val="tr-TR"/>
        </w:rPr>
        <w:t>Spraying</w:t>
      </w:r>
      <w:proofErr w:type="spellEnd"/>
      <w:r w:rsidRPr="00756549">
        <w:rPr>
          <w:lang w:val="tr-TR"/>
        </w:rPr>
        <w:t xml:space="preserve">. </w:t>
      </w:r>
      <w:proofErr w:type="gramStart"/>
      <w:r>
        <w:rPr>
          <w:lang w:val="tr-TR"/>
        </w:rPr>
        <w:t>n</w:t>
      </w:r>
      <w:proofErr w:type="gramEnd"/>
      <w:r>
        <w:rPr>
          <w:lang w:val="tr-TR"/>
        </w:rPr>
        <w:t xml:space="preserve">.10. </w:t>
      </w:r>
      <w:r w:rsidRPr="00756549">
        <w:rPr>
          <w:lang w:val="tr-TR"/>
        </w:rPr>
        <w:t>Adana TAYEM. Adana /TURKEY.</w:t>
      </w:r>
    </w:p>
    <w:p w14:paraId="51F07ACC" w14:textId="77777777" w:rsidR="0082746E" w:rsidRPr="00756549" w:rsidRDefault="0082746E" w:rsidP="0082746E">
      <w:pPr>
        <w:ind w:left="1418" w:hanging="709"/>
      </w:pPr>
      <w:r w:rsidRPr="00756549">
        <w:rPr>
          <w:lang w:val="tr-TR"/>
        </w:rPr>
        <w:t>Yağcıoğlu A</w:t>
      </w:r>
      <w:proofErr w:type="gramStart"/>
      <w:r w:rsidRPr="00756549">
        <w:rPr>
          <w:lang w:val="tr-TR"/>
        </w:rPr>
        <w:t>.,</w:t>
      </w:r>
      <w:proofErr w:type="gramEnd"/>
      <w:r w:rsidRPr="00756549">
        <w:rPr>
          <w:lang w:val="tr-TR"/>
        </w:rPr>
        <w:t xml:space="preserve"> 1993. </w:t>
      </w:r>
      <w:r w:rsidRPr="00756549">
        <w:rPr>
          <w:lang w:val="es-ES"/>
        </w:rPr>
        <w:t>“</w:t>
      </w:r>
      <w:r w:rsidRPr="00756549">
        <w:rPr>
          <w:lang w:val="tr-TR"/>
        </w:rPr>
        <w:t>Bitki Koruma Makinaları</w:t>
      </w:r>
      <w:r w:rsidRPr="00756549">
        <w:rPr>
          <w:lang w:val="es-ES"/>
        </w:rPr>
        <w:t xml:space="preserve">” </w:t>
      </w:r>
      <w:r w:rsidRPr="00756549">
        <w:rPr>
          <w:lang w:val="tr-TR"/>
        </w:rPr>
        <w:t xml:space="preserve">Ege </w:t>
      </w:r>
      <w:proofErr w:type="spellStart"/>
      <w:r w:rsidRPr="00756549">
        <w:rPr>
          <w:lang w:val="tr-TR"/>
        </w:rPr>
        <w:t>University</w:t>
      </w:r>
      <w:proofErr w:type="spellEnd"/>
      <w:r w:rsidRPr="00756549">
        <w:rPr>
          <w:lang w:val="es-ES"/>
        </w:rPr>
        <w:t xml:space="preserve">, </w:t>
      </w:r>
      <w:proofErr w:type="spellStart"/>
      <w:r w:rsidRPr="00756549">
        <w:rPr>
          <w:lang w:val="tr-TR"/>
        </w:rPr>
        <w:t>Department</w:t>
      </w:r>
      <w:proofErr w:type="spellEnd"/>
      <w:r w:rsidRPr="00756549">
        <w:rPr>
          <w:lang w:val="tr-TR"/>
        </w:rPr>
        <w:t xml:space="preserve"> of </w:t>
      </w:r>
      <w:proofErr w:type="spellStart"/>
      <w:r w:rsidRPr="00756549">
        <w:rPr>
          <w:lang w:val="tr-TR"/>
        </w:rPr>
        <w:t>Agricultural</w:t>
      </w:r>
      <w:proofErr w:type="spellEnd"/>
      <w:r w:rsidRPr="00756549">
        <w:rPr>
          <w:lang w:val="tr-TR"/>
        </w:rPr>
        <w:t xml:space="preserve"> </w:t>
      </w:r>
      <w:proofErr w:type="spellStart"/>
      <w:r w:rsidRPr="00756549">
        <w:rPr>
          <w:lang w:val="tr-TR"/>
        </w:rPr>
        <w:t>Machinery</w:t>
      </w:r>
      <w:proofErr w:type="spellEnd"/>
      <w:r w:rsidRPr="00756549">
        <w:rPr>
          <w:lang w:val="tr-TR"/>
        </w:rPr>
        <w:t>, İzmir.</w:t>
      </w:r>
    </w:p>
    <w:p w14:paraId="11A3D435" w14:textId="77777777" w:rsidR="0082746E" w:rsidRPr="00756549" w:rsidRDefault="0082746E" w:rsidP="0082746E">
      <w:pPr>
        <w:ind w:left="1418" w:hanging="709"/>
      </w:pPr>
      <w:r w:rsidRPr="00756549">
        <w:rPr>
          <w:lang w:val="tr-TR"/>
        </w:rPr>
        <w:t>Zeren Y</w:t>
      </w:r>
      <w:proofErr w:type="gramStart"/>
      <w:r w:rsidRPr="00756549">
        <w:rPr>
          <w:lang w:val="tr-TR"/>
        </w:rPr>
        <w:t>.,</w:t>
      </w:r>
      <w:proofErr w:type="gramEnd"/>
      <w:r w:rsidRPr="00756549">
        <w:rPr>
          <w:lang w:val="tr-TR"/>
        </w:rPr>
        <w:t xml:space="preserve"> 1986. </w:t>
      </w:r>
      <w:r w:rsidRPr="00756549">
        <w:rPr>
          <w:lang w:val="es-ES"/>
        </w:rPr>
        <w:t>“</w:t>
      </w:r>
      <w:proofErr w:type="spellStart"/>
      <w:r w:rsidRPr="00756549">
        <w:rPr>
          <w:lang w:val="tr-TR"/>
        </w:rPr>
        <w:t>Agricultural</w:t>
      </w:r>
      <w:proofErr w:type="spellEnd"/>
      <w:r w:rsidRPr="00756549">
        <w:rPr>
          <w:lang w:val="tr-TR"/>
        </w:rPr>
        <w:t xml:space="preserve"> </w:t>
      </w:r>
      <w:proofErr w:type="spellStart"/>
      <w:r w:rsidRPr="00756549">
        <w:rPr>
          <w:lang w:val="tr-TR"/>
        </w:rPr>
        <w:t>Protection</w:t>
      </w:r>
      <w:proofErr w:type="spellEnd"/>
      <w:r w:rsidRPr="00756549">
        <w:rPr>
          <w:lang w:val="tr-TR"/>
        </w:rPr>
        <w:t xml:space="preserve"> </w:t>
      </w:r>
      <w:proofErr w:type="spellStart"/>
      <w:r w:rsidRPr="00756549">
        <w:rPr>
          <w:lang w:val="tr-TR"/>
        </w:rPr>
        <w:t>Mechanization</w:t>
      </w:r>
      <w:proofErr w:type="spellEnd"/>
      <w:r w:rsidRPr="00756549">
        <w:rPr>
          <w:lang w:val="es-ES"/>
        </w:rPr>
        <w:t>”</w:t>
      </w:r>
      <w:r w:rsidRPr="00756549">
        <w:rPr>
          <w:lang w:val="tr-TR"/>
        </w:rPr>
        <w:t xml:space="preserve">.Çukurova </w:t>
      </w:r>
      <w:proofErr w:type="spellStart"/>
      <w:r w:rsidRPr="00756549">
        <w:rPr>
          <w:lang w:val="tr-TR"/>
        </w:rPr>
        <w:t>University</w:t>
      </w:r>
      <w:proofErr w:type="spellEnd"/>
      <w:r w:rsidRPr="00756549">
        <w:rPr>
          <w:lang w:val="tr-TR"/>
        </w:rPr>
        <w:t xml:space="preserve">, </w:t>
      </w:r>
      <w:proofErr w:type="spellStart"/>
      <w:r w:rsidRPr="00756549">
        <w:rPr>
          <w:lang w:val="tr-TR"/>
        </w:rPr>
        <w:t>Department</w:t>
      </w:r>
      <w:proofErr w:type="spellEnd"/>
      <w:r w:rsidRPr="00756549">
        <w:rPr>
          <w:lang w:val="tr-TR"/>
        </w:rPr>
        <w:t xml:space="preserve"> Of </w:t>
      </w:r>
      <w:proofErr w:type="spellStart"/>
      <w:r w:rsidRPr="00756549">
        <w:rPr>
          <w:lang w:val="tr-TR"/>
        </w:rPr>
        <w:t>Agricultural</w:t>
      </w:r>
      <w:proofErr w:type="spellEnd"/>
      <w:r w:rsidRPr="00756549">
        <w:rPr>
          <w:lang w:val="tr-TR"/>
        </w:rPr>
        <w:t xml:space="preserve"> </w:t>
      </w:r>
      <w:proofErr w:type="spellStart"/>
      <w:r w:rsidRPr="00756549">
        <w:rPr>
          <w:lang w:val="tr-TR"/>
        </w:rPr>
        <w:t>machanization</w:t>
      </w:r>
      <w:proofErr w:type="spellEnd"/>
      <w:r w:rsidRPr="00756549">
        <w:rPr>
          <w:lang w:val="tr-TR"/>
        </w:rPr>
        <w:t>. Adana / TURKEY</w:t>
      </w:r>
    </w:p>
    <w:p w14:paraId="55109E8A" w14:textId="77777777" w:rsidR="0082746E" w:rsidRPr="00756549" w:rsidRDefault="0082746E" w:rsidP="0082746E">
      <w:pPr>
        <w:ind w:left="1418" w:hanging="709"/>
      </w:pPr>
      <w:r>
        <w:rPr>
          <w:lang w:val="tr-TR"/>
        </w:rPr>
        <w:t>http://</w:t>
      </w:r>
      <w:r w:rsidRPr="00756549">
        <w:rPr>
          <w:lang w:val="tr-TR"/>
        </w:rPr>
        <w:t>www.msuextension.org/publications/AgandNaturalResources/</w:t>
      </w:r>
    </w:p>
    <w:p w14:paraId="799EF131" w14:textId="77777777" w:rsidR="0082746E" w:rsidRDefault="0082746E" w:rsidP="0082746E">
      <w:pPr>
        <w:ind w:left="1418" w:hanging="709"/>
      </w:pPr>
      <w:r>
        <w:t>http://www.omafra.gov.on.ca/english/crops/facts/10-047.htm</w:t>
      </w:r>
    </w:p>
    <w:p w14:paraId="6197D591" w14:textId="77777777" w:rsidR="0082746E" w:rsidRDefault="0082746E" w:rsidP="0082746E">
      <w:pPr>
        <w:ind w:left="1418" w:hanging="709"/>
      </w:pPr>
      <w:r>
        <w:t>http://www.teejet.com</w:t>
      </w:r>
    </w:p>
    <w:p w14:paraId="18E903C1" w14:textId="77777777" w:rsidR="0082746E" w:rsidRDefault="0082746E" w:rsidP="0082746E">
      <w:pPr>
        <w:ind w:left="1418" w:hanging="709"/>
      </w:pPr>
      <w:r w:rsidRPr="005A01A8">
        <w:t>http://www.utextension.utk.edu/mtnpi/index.html</w:t>
      </w:r>
    </w:p>
    <w:p w14:paraId="3E41C20E" w14:textId="77777777" w:rsidR="0082746E" w:rsidRDefault="0082746E" w:rsidP="0082746E">
      <w:pPr>
        <w:ind w:left="1418" w:hanging="709"/>
      </w:pPr>
      <w:r w:rsidRPr="005A01A8">
        <w:t>https://ag.umass.edu/fact-sheets/sprayers-spray-application-techniques</w:t>
      </w:r>
    </w:p>
    <w:p w14:paraId="7BBE5CBD" w14:textId="5D94F0AC" w:rsidR="0082746E" w:rsidRDefault="0082746E" w:rsidP="0082746E">
      <w:pPr>
        <w:ind w:left="1418" w:hanging="709"/>
      </w:pPr>
      <w:r w:rsidRPr="003E6D06">
        <w:t>https://en.wikipedia.org</w:t>
      </w:r>
      <w:bookmarkEnd w:id="7"/>
    </w:p>
    <w:sectPr w:rsidR="0082746E" w:rsidSect="002F0B96">
      <w:pgSz w:w="11906" w:h="16838" w:code="9"/>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BAE406" w14:textId="77777777" w:rsidR="00990136" w:rsidRDefault="00990136">
      <w:pPr>
        <w:spacing w:line="240" w:lineRule="auto"/>
      </w:pPr>
      <w:r>
        <w:separator/>
      </w:r>
    </w:p>
    <w:p w14:paraId="1DCAC0D4" w14:textId="77777777" w:rsidR="00990136" w:rsidRDefault="00990136"/>
  </w:endnote>
  <w:endnote w:type="continuationSeparator" w:id="0">
    <w:p w14:paraId="6A63B049" w14:textId="77777777" w:rsidR="00990136" w:rsidRDefault="00990136">
      <w:pPr>
        <w:spacing w:line="240" w:lineRule="auto"/>
      </w:pPr>
      <w:r>
        <w:continuationSeparator/>
      </w:r>
    </w:p>
    <w:p w14:paraId="0D6ECAD9" w14:textId="77777777" w:rsidR="00990136" w:rsidRDefault="009901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panose1 w:val="020B0604030504040204"/>
    <w:charset w:val="A2"/>
    <w:family w:val="swiss"/>
    <w:pitch w:val="variable"/>
    <w:sig w:usb0="E1002EFF" w:usb1="C000605B" w:usb2="00000029" w:usb3="00000000" w:csb0="0001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A2"/>
    <w:family w:val="swiss"/>
    <w:pitch w:val="variable"/>
    <w:sig w:usb0="00000287" w:usb1="00000000" w:usb2="00000000" w:usb3="00000000" w:csb0="0000009F" w:csb1="00000000"/>
  </w:font>
  <w:font w:name="Arial">
    <w:panose1 w:val="020B0604020202020204"/>
    <w:charset w:val="A2"/>
    <w:family w:val="swiss"/>
    <w:pitch w:val="variable"/>
    <w:sig w:usb0="E0002EFF" w:usb1="C0007843" w:usb2="00000009" w:usb3="00000000" w:csb0="000001FF" w:csb1="00000000"/>
  </w:font>
  <w:font w:name="Verdana">
    <w:panose1 w:val="020B0604030504040204"/>
    <w:charset w:val="A2"/>
    <w:family w:val="swiss"/>
    <w:pitch w:val="variable"/>
    <w:sig w:usb0="A10006FF" w:usb1="4000205B" w:usb2="00000010" w:usb3="00000000" w:csb0="0000019F" w:csb1="00000000"/>
  </w:font>
  <w:font w:name="Calibri">
    <w:panose1 w:val="020F0502020204030204"/>
    <w:charset w:val="A2"/>
    <w:family w:val="swiss"/>
    <w:pitch w:val="variable"/>
    <w:sig w:usb0="E0002A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CG Omeg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4DD0BA" w14:textId="77777777" w:rsidR="00C657E0" w:rsidRPr="009A7C96" w:rsidRDefault="00C657E0" w:rsidP="009F74D9">
    <w:pPr>
      <w:pStyle w:val="Altbilgi"/>
      <w:pBdr>
        <w:top w:val="single" w:sz="4" w:space="1" w:color="auto"/>
      </w:pBdr>
      <w:tabs>
        <w:tab w:val="clear" w:pos="9638"/>
        <w:tab w:val="right" w:pos="9360"/>
      </w:tabs>
      <w:rPr>
        <w:rFonts w:ascii="Arial" w:hAnsi="Arial" w:cs="Arial"/>
        <w:color w:val="333333"/>
        <w:lang w:val="en-US"/>
      </w:rPr>
    </w:pPr>
    <w:r w:rsidRPr="00711B27">
      <w:rPr>
        <w:rStyle w:val="SayfaNumaras"/>
        <w:rFonts w:ascii="Arial" w:hAnsi="Arial" w:cs="Arial"/>
        <w:color w:val="333333"/>
        <w:lang w:val="es-ES"/>
      </w:rPr>
      <w:tab/>
    </w:r>
    <w:r w:rsidRPr="009A7C96">
      <w:rPr>
        <w:rStyle w:val="SayfaNumaras"/>
        <w:rFonts w:ascii="Arial" w:hAnsi="Arial" w:cs="Arial"/>
        <w:color w:val="333333"/>
        <w:lang w:val="en-US"/>
      </w:rPr>
      <w:t>AGRIBASE. Boosting Adult System Education in Agricultur</w:t>
    </w:r>
    <w:r>
      <w:rPr>
        <w:rStyle w:val="SayfaNumaras"/>
        <w:rFonts w:ascii="Arial" w:hAnsi="Arial" w:cs="Arial"/>
        <w:color w:val="333333"/>
        <w:lang w:val="en-US"/>
      </w:rPr>
      <w:t>e</w:t>
    </w:r>
    <w:r w:rsidRPr="009A7C96">
      <w:rPr>
        <w:rStyle w:val="SayfaNumaras"/>
        <w:rFonts w:ascii="Arial" w:hAnsi="Arial" w:cs="Arial"/>
        <w:color w:val="333333"/>
        <w:lang w:val="en-US"/>
      </w:rPr>
      <w:tab/>
    </w:r>
    <w:r w:rsidRPr="00711B27">
      <w:rPr>
        <w:rStyle w:val="SayfaNumaras"/>
        <w:rFonts w:ascii="Arial" w:hAnsi="Arial" w:cs="Arial"/>
        <w:color w:val="333333"/>
      </w:rPr>
      <w:fldChar w:fldCharType="begin"/>
    </w:r>
    <w:r w:rsidRPr="009A7C96">
      <w:rPr>
        <w:rStyle w:val="SayfaNumaras"/>
        <w:rFonts w:ascii="Arial" w:hAnsi="Arial" w:cs="Arial"/>
        <w:color w:val="333333"/>
        <w:lang w:val="en-US"/>
      </w:rPr>
      <w:instrText xml:space="preserve"> PAGE </w:instrText>
    </w:r>
    <w:r w:rsidRPr="00711B27">
      <w:rPr>
        <w:rStyle w:val="SayfaNumaras"/>
        <w:rFonts w:ascii="Arial" w:hAnsi="Arial" w:cs="Arial"/>
        <w:color w:val="333333"/>
      </w:rPr>
      <w:fldChar w:fldCharType="separate"/>
    </w:r>
    <w:r w:rsidR="00B64F6B">
      <w:rPr>
        <w:rStyle w:val="SayfaNumaras"/>
        <w:rFonts w:ascii="Arial" w:hAnsi="Arial" w:cs="Arial"/>
        <w:noProof/>
        <w:color w:val="333333"/>
        <w:lang w:val="en-US"/>
      </w:rPr>
      <w:t>18</w:t>
    </w:r>
    <w:r w:rsidRPr="00711B27">
      <w:rPr>
        <w:rStyle w:val="SayfaNumaras"/>
        <w:rFonts w:ascii="Arial" w:hAnsi="Arial" w:cs="Arial"/>
        <w:color w:val="333333"/>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BB60BE" w14:textId="77777777" w:rsidR="00C657E0" w:rsidRPr="00CC610F" w:rsidRDefault="00C657E0" w:rsidP="00CC610F">
    <w:pPr>
      <w:pStyle w:val="stbilgi"/>
      <w:tabs>
        <w:tab w:val="clear" w:pos="9638"/>
        <w:tab w:val="right" w:pos="9360"/>
      </w:tabs>
      <w:rPr>
        <w:rFonts w:ascii="Arial" w:hAnsi="Arial" w:cs="Arial"/>
        <w:color w:val="333333"/>
        <w:lang w:val="es-ES"/>
      </w:rPr>
    </w:pPr>
    <w:r w:rsidRPr="00CC610F">
      <w:rPr>
        <w:rFonts w:ascii="Arial" w:hAnsi="Arial" w:cs="Arial"/>
        <w:color w:val="333333"/>
        <w:lang w:val="es-ES"/>
      </w:rPr>
      <w:tab/>
      <w:t xml:space="preserve">Apuntes para </w:t>
    </w:r>
    <w:r>
      <w:rPr>
        <w:rFonts w:ascii="Arial" w:hAnsi="Arial" w:cs="Arial"/>
        <w:color w:val="333333"/>
        <w:lang w:val="es-ES"/>
      </w:rPr>
      <w:t>e</w:t>
    </w:r>
    <w:r w:rsidRPr="00CC610F">
      <w:rPr>
        <w:rFonts w:ascii="Arial" w:hAnsi="Arial" w:cs="Arial"/>
        <w:color w:val="333333"/>
        <w:lang w:val="es-ES"/>
      </w:rPr>
      <w:t>studiantes</w:t>
    </w:r>
    <w:r w:rsidRPr="00CC610F">
      <w:rPr>
        <w:rFonts w:ascii="Arial" w:hAnsi="Arial" w:cs="Arial"/>
        <w:color w:val="333333"/>
        <w:lang w:val="es-ES"/>
      </w:rPr>
      <w:tab/>
    </w:r>
    <w:r w:rsidRPr="00CC610F">
      <w:rPr>
        <w:rStyle w:val="SayfaNumaras"/>
        <w:rFonts w:ascii="Arial" w:hAnsi="Arial" w:cs="Arial"/>
        <w:color w:val="333333"/>
      </w:rPr>
      <w:fldChar w:fldCharType="begin"/>
    </w:r>
    <w:r w:rsidRPr="00CC610F">
      <w:rPr>
        <w:rStyle w:val="SayfaNumaras"/>
        <w:rFonts w:ascii="Arial" w:hAnsi="Arial" w:cs="Arial"/>
        <w:color w:val="333333"/>
        <w:lang w:val="es-ES"/>
      </w:rPr>
      <w:instrText xml:space="preserve"> PAGE </w:instrText>
    </w:r>
    <w:r w:rsidRPr="00CC610F">
      <w:rPr>
        <w:rStyle w:val="SayfaNumaras"/>
        <w:rFonts w:ascii="Arial" w:hAnsi="Arial" w:cs="Arial"/>
        <w:color w:val="333333"/>
      </w:rPr>
      <w:fldChar w:fldCharType="separate"/>
    </w:r>
    <w:r>
      <w:rPr>
        <w:rStyle w:val="SayfaNumaras"/>
        <w:rFonts w:ascii="Arial" w:hAnsi="Arial" w:cs="Arial"/>
        <w:noProof/>
        <w:color w:val="333333"/>
        <w:lang w:val="es-ES"/>
      </w:rPr>
      <w:t>1</w:t>
    </w:r>
    <w:r w:rsidRPr="00CC610F">
      <w:rPr>
        <w:rStyle w:val="SayfaNumaras"/>
        <w:rFonts w:ascii="Arial" w:hAnsi="Arial" w:cs="Arial"/>
        <w:color w:val="333333"/>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C50129" w14:textId="77777777" w:rsidR="00990136" w:rsidRDefault="00990136">
      <w:pPr>
        <w:spacing w:line="240" w:lineRule="auto"/>
      </w:pPr>
      <w:r>
        <w:separator/>
      </w:r>
    </w:p>
    <w:p w14:paraId="29CA4316" w14:textId="77777777" w:rsidR="00990136" w:rsidRDefault="00990136"/>
  </w:footnote>
  <w:footnote w:type="continuationSeparator" w:id="0">
    <w:p w14:paraId="71EF859A" w14:textId="77777777" w:rsidR="00990136" w:rsidRDefault="00990136">
      <w:pPr>
        <w:spacing w:line="240" w:lineRule="auto"/>
      </w:pPr>
      <w:r>
        <w:continuationSeparator/>
      </w:r>
    </w:p>
    <w:p w14:paraId="0CE551BF" w14:textId="77777777" w:rsidR="00990136" w:rsidRDefault="0099013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8F0B85" w14:textId="02D42BB8" w:rsidR="00C657E0" w:rsidRPr="002201A1" w:rsidRDefault="00C657E0" w:rsidP="00B64A97">
    <w:pPr>
      <w:pStyle w:val="stbilgi"/>
      <w:tabs>
        <w:tab w:val="clear" w:pos="9638"/>
        <w:tab w:val="right" w:pos="9360"/>
      </w:tabs>
      <w:jc w:val="center"/>
      <w:rPr>
        <w:rFonts w:ascii="Arial" w:hAnsi="Arial" w:cs="Arial"/>
        <w:color w:val="000000"/>
        <w:lang w:val="es-ES"/>
      </w:rPr>
    </w:pPr>
    <w:r>
      <w:rPr>
        <w:noProof/>
        <w:u w:val="single"/>
        <w:lang w:eastAsia="en-GB"/>
      </w:rPr>
      <w:drawing>
        <wp:anchor distT="0" distB="0" distL="114300" distR="114300" simplePos="0" relativeHeight="251659264" behindDoc="1" locked="0" layoutInCell="1" allowOverlap="1" wp14:anchorId="026EFEF4" wp14:editId="780B32ED">
          <wp:simplePos x="0" y="0"/>
          <wp:positionH relativeFrom="column">
            <wp:posOffset>4676775</wp:posOffset>
          </wp:positionH>
          <wp:positionV relativeFrom="paragraph">
            <wp:posOffset>-343535</wp:posOffset>
          </wp:positionV>
          <wp:extent cx="1655445" cy="453390"/>
          <wp:effectExtent l="0" t="0" r="1905" b="3810"/>
          <wp:wrapTight wrapText="bothSides">
            <wp:wrapPolygon edited="0">
              <wp:start x="0" y="0"/>
              <wp:lineTo x="0" y="20874"/>
              <wp:lineTo x="21128" y="20874"/>
              <wp:lineTo x="21376" y="18151"/>
              <wp:lineTo x="21376" y="11798"/>
              <wp:lineTo x="7208" y="0"/>
              <wp:lineTo x="0" y="0"/>
            </wp:wrapPolygon>
          </wp:wrapTight>
          <wp:docPr id="12" name="Picture 0" descr="EU flag-Erasmus+_vect_P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EU flag-Erasmus+_vect_POS.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5445" cy="4533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u w:val="single"/>
        <w:lang w:eastAsia="en-GB"/>
      </w:rPr>
      <w:drawing>
        <wp:anchor distT="0" distB="0" distL="114300" distR="114300" simplePos="0" relativeHeight="251661312" behindDoc="1" locked="0" layoutInCell="1" allowOverlap="1" wp14:anchorId="25FD1221" wp14:editId="78AD4E2E">
          <wp:simplePos x="0" y="0"/>
          <wp:positionH relativeFrom="column">
            <wp:posOffset>-510540</wp:posOffset>
          </wp:positionH>
          <wp:positionV relativeFrom="paragraph">
            <wp:posOffset>-374015</wp:posOffset>
          </wp:positionV>
          <wp:extent cx="914400" cy="659841"/>
          <wp:effectExtent l="0" t="0" r="0" b="6985"/>
          <wp:wrapNone/>
          <wp:docPr id="16" name="Picture 1" descr="12096103_1487177801610924_650507059881904699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096103_1487177801610924_650507059881904699_n.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65984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color w:val="000000"/>
        <w:lang w:val="es-ES"/>
      </w:rPr>
      <w:t xml:space="preserve">                  Course</w:t>
    </w:r>
    <w:r w:rsidRPr="002201A1">
      <w:rPr>
        <w:rFonts w:ascii="Arial" w:hAnsi="Arial" w:cs="Arial"/>
        <w:color w:val="000000"/>
        <w:lang w:val="es-ES"/>
      </w:rPr>
      <w:t xml:space="preserve"> 1</w:t>
    </w:r>
    <w:r>
      <w:rPr>
        <w:rFonts w:ascii="Arial" w:hAnsi="Arial" w:cs="Arial"/>
        <w:color w:val="000000"/>
        <w:lang w:val="es-ES"/>
      </w:rPr>
      <w:t xml:space="preserve"> –</w:t>
    </w:r>
    <w:r w:rsidRPr="002201A1">
      <w:rPr>
        <w:rFonts w:ascii="Arial" w:hAnsi="Arial" w:cs="Arial"/>
        <w:color w:val="000000"/>
        <w:lang w:val="es-ES"/>
      </w:rPr>
      <w:t xml:space="preserve"> </w:t>
    </w:r>
    <w:r>
      <w:rPr>
        <w:rFonts w:ascii="Arial" w:hAnsi="Arial" w:cs="Arial"/>
        <w:color w:val="000000"/>
        <w:lang w:val="es-ES"/>
      </w:rPr>
      <w:t>Optimizing and Calibrating Sprayers</w:t>
    </w:r>
  </w:p>
  <w:p w14:paraId="16B9E43B" w14:textId="77777777" w:rsidR="00C657E0" w:rsidRPr="002201A1" w:rsidRDefault="00C657E0" w:rsidP="00B64A97">
    <w:pPr>
      <w:pStyle w:val="stbilgi"/>
      <w:tabs>
        <w:tab w:val="clear" w:pos="9638"/>
        <w:tab w:val="right" w:pos="9360"/>
      </w:tabs>
      <w:jc w:val="center"/>
      <w:rPr>
        <w:rFonts w:ascii="Arial" w:hAnsi="Arial" w:cs="Arial"/>
        <w:color w:val="000000"/>
        <w:lang w:val="es-E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397978" w14:textId="77777777" w:rsidR="00C657E0" w:rsidRPr="00FC4E63" w:rsidRDefault="00C657E0" w:rsidP="00FC4E63">
    <w:pPr>
      <w:pStyle w:val="GvdeMetniGirintisi"/>
      <w:spacing w:line="240" w:lineRule="auto"/>
      <w:jc w:val="center"/>
      <w:rPr>
        <w:rFonts w:ascii="Arial" w:hAnsi="Arial" w:cs="Arial"/>
        <w:bCs w:val="0"/>
        <w:color w:val="333333"/>
        <w:sz w:val="20"/>
        <w:szCs w:val="20"/>
        <w:lang w:val="es-ES"/>
      </w:rPr>
    </w:pPr>
    <w:r w:rsidRPr="00FC4E63">
      <w:rPr>
        <w:rFonts w:ascii="Arial" w:hAnsi="Arial" w:cs="Arial"/>
        <w:bCs w:val="0"/>
        <w:color w:val="333333"/>
        <w:sz w:val="20"/>
        <w:szCs w:val="20"/>
        <w:lang w:val="es-ES"/>
      </w:rPr>
      <w:t xml:space="preserve">Unidad 1 - </w:t>
    </w:r>
    <w:r w:rsidRPr="002201A1">
      <w:rPr>
        <w:rFonts w:ascii="Arial" w:hAnsi="Arial" w:cs="Arial"/>
        <w:bCs w:val="0"/>
        <w:sz w:val="20"/>
        <w:szCs w:val="20"/>
        <w:highlight w:val="white"/>
        <w:lang w:val="es-ES" w:eastAsia="en-GB"/>
      </w:rPr>
      <w:t>Desarrollo de las actividades nacionales del Codex</w:t>
    </w:r>
  </w:p>
  <w:p w14:paraId="78F5C7E2" w14:textId="77777777" w:rsidR="00C657E0" w:rsidRPr="00FC4E63" w:rsidRDefault="00C657E0" w:rsidP="00FC4E63">
    <w:pPr>
      <w:pStyle w:val="stbilgi"/>
      <w:pBdr>
        <w:bottom w:val="single" w:sz="4" w:space="1" w:color="auto"/>
      </w:pBdr>
      <w:jc w:val="center"/>
      <w:rPr>
        <w:rFonts w:ascii="Arial" w:hAnsi="Arial" w:cs="Arial"/>
        <w:color w:val="333333"/>
        <w:lang w:val="es-ES"/>
      </w:rPr>
    </w:pPr>
    <w:r w:rsidRPr="00FC4E63">
      <w:rPr>
        <w:rFonts w:ascii="Arial" w:hAnsi="Arial" w:cs="Arial"/>
        <w:color w:val="333333"/>
        <w:lang w:val="es-ES"/>
      </w:rPr>
      <w:t xml:space="preserve">Lección 1 - ¿Qué es el Codex?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9pt;height:9pt" o:bullet="t">
        <v:imagedata r:id="rId1" o:title="artF43D"/>
      </v:shape>
    </w:pict>
  </w:numPicBullet>
  <w:abstractNum w:abstractNumId="0">
    <w:nsid w:val="027B5DE8"/>
    <w:multiLevelType w:val="hybridMultilevel"/>
    <w:tmpl w:val="948C6B44"/>
    <w:lvl w:ilvl="0" w:tplc="753858C0">
      <w:start w:val="1"/>
      <w:numFmt w:val="bullet"/>
      <w:lvlText w:val="•"/>
      <w:lvlJc w:val="left"/>
      <w:pPr>
        <w:tabs>
          <w:tab w:val="num" w:pos="720"/>
        </w:tabs>
        <w:ind w:left="720" w:hanging="360"/>
      </w:pPr>
      <w:rPr>
        <w:rFonts w:ascii="Tahoma" w:hAnsi="Tahoma" w:hint="default"/>
      </w:rPr>
    </w:lvl>
    <w:lvl w:ilvl="1" w:tplc="30B2A7D4" w:tentative="1">
      <w:start w:val="1"/>
      <w:numFmt w:val="bullet"/>
      <w:lvlText w:val="•"/>
      <w:lvlJc w:val="left"/>
      <w:pPr>
        <w:tabs>
          <w:tab w:val="num" w:pos="1440"/>
        </w:tabs>
        <w:ind w:left="1440" w:hanging="360"/>
      </w:pPr>
      <w:rPr>
        <w:rFonts w:ascii="Tahoma" w:hAnsi="Tahoma" w:hint="default"/>
      </w:rPr>
    </w:lvl>
    <w:lvl w:ilvl="2" w:tplc="F4923E66" w:tentative="1">
      <w:start w:val="1"/>
      <w:numFmt w:val="bullet"/>
      <w:lvlText w:val="•"/>
      <w:lvlJc w:val="left"/>
      <w:pPr>
        <w:tabs>
          <w:tab w:val="num" w:pos="2160"/>
        </w:tabs>
        <w:ind w:left="2160" w:hanging="360"/>
      </w:pPr>
      <w:rPr>
        <w:rFonts w:ascii="Tahoma" w:hAnsi="Tahoma" w:hint="default"/>
      </w:rPr>
    </w:lvl>
    <w:lvl w:ilvl="3" w:tplc="1F404FEE" w:tentative="1">
      <w:start w:val="1"/>
      <w:numFmt w:val="bullet"/>
      <w:lvlText w:val="•"/>
      <w:lvlJc w:val="left"/>
      <w:pPr>
        <w:tabs>
          <w:tab w:val="num" w:pos="2880"/>
        </w:tabs>
        <w:ind w:left="2880" w:hanging="360"/>
      </w:pPr>
      <w:rPr>
        <w:rFonts w:ascii="Tahoma" w:hAnsi="Tahoma" w:hint="default"/>
      </w:rPr>
    </w:lvl>
    <w:lvl w:ilvl="4" w:tplc="E894F2DC" w:tentative="1">
      <w:start w:val="1"/>
      <w:numFmt w:val="bullet"/>
      <w:lvlText w:val="•"/>
      <w:lvlJc w:val="left"/>
      <w:pPr>
        <w:tabs>
          <w:tab w:val="num" w:pos="3600"/>
        </w:tabs>
        <w:ind w:left="3600" w:hanging="360"/>
      </w:pPr>
      <w:rPr>
        <w:rFonts w:ascii="Tahoma" w:hAnsi="Tahoma" w:hint="default"/>
      </w:rPr>
    </w:lvl>
    <w:lvl w:ilvl="5" w:tplc="76C0FF4A" w:tentative="1">
      <w:start w:val="1"/>
      <w:numFmt w:val="bullet"/>
      <w:lvlText w:val="•"/>
      <w:lvlJc w:val="left"/>
      <w:pPr>
        <w:tabs>
          <w:tab w:val="num" w:pos="4320"/>
        </w:tabs>
        <w:ind w:left="4320" w:hanging="360"/>
      </w:pPr>
      <w:rPr>
        <w:rFonts w:ascii="Tahoma" w:hAnsi="Tahoma" w:hint="default"/>
      </w:rPr>
    </w:lvl>
    <w:lvl w:ilvl="6" w:tplc="42AABF98" w:tentative="1">
      <w:start w:val="1"/>
      <w:numFmt w:val="bullet"/>
      <w:lvlText w:val="•"/>
      <w:lvlJc w:val="left"/>
      <w:pPr>
        <w:tabs>
          <w:tab w:val="num" w:pos="5040"/>
        </w:tabs>
        <w:ind w:left="5040" w:hanging="360"/>
      </w:pPr>
      <w:rPr>
        <w:rFonts w:ascii="Tahoma" w:hAnsi="Tahoma" w:hint="default"/>
      </w:rPr>
    </w:lvl>
    <w:lvl w:ilvl="7" w:tplc="B02E5EFE" w:tentative="1">
      <w:start w:val="1"/>
      <w:numFmt w:val="bullet"/>
      <w:lvlText w:val="•"/>
      <w:lvlJc w:val="left"/>
      <w:pPr>
        <w:tabs>
          <w:tab w:val="num" w:pos="5760"/>
        </w:tabs>
        <w:ind w:left="5760" w:hanging="360"/>
      </w:pPr>
      <w:rPr>
        <w:rFonts w:ascii="Tahoma" w:hAnsi="Tahoma" w:hint="default"/>
      </w:rPr>
    </w:lvl>
    <w:lvl w:ilvl="8" w:tplc="C9F697A8" w:tentative="1">
      <w:start w:val="1"/>
      <w:numFmt w:val="bullet"/>
      <w:lvlText w:val="•"/>
      <w:lvlJc w:val="left"/>
      <w:pPr>
        <w:tabs>
          <w:tab w:val="num" w:pos="6480"/>
        </w:tabs>
        <w:ind w:left="6480" w:hanging="360"/>
      </w:pPr>
      <w:rPr>
        <w:rFonts w:ascii="Tahoma" w:hAnsi="Tahoma" w:hint="default"/>
      </w:rPr>
    </w:lvl>
  </w:abstractNum>
  <w:abstractNum w:abstractNumId="1">
    <w:nsid w:val="02831272"/>
    <w:multiLevelType w:val="hybridMultilevel"/>
    <w:tmpl w:val="9CE2FFD2"/>
    <w:lvl w:ilvl="0" w:tplc="E3A4C0A2">
      <w:start w:val="1"/>
      <w:numFmt w:val="bullet"/>
      <w:lvlText w:val="•"/>
      <w:lvlJc w:val="left"/>
      <w:pPr>
        <w:tabs>
          <w:tab w:val="num" w:pos="720"/>
        </w:tabs>
        <w:ind w:left="720" w:hanging="360"/>
      </w:pPr>
      <w:rPr>
        <w:rFonts w:ascii="Tahoma" w:hAnsi="Tahoma" w:hint="default"/>
      </w:rPr>
    </w:lvl>
    <w:lvl w:ilvl="1" w:tplc="A4B4F77E" w:tentative="1">
      <w:start w:val="1"/>
      <w:numFmt w:val="bullet"/>
      <w:lvlText w:val="•"/>
      <w:lvlJc w:val="left"/>
      <w:pPr>
        <w:tabs>
          <w:tab w:val="num" w:pos="1440"/>
        </w:tabs>
        <w:ind w:left="1440" w:hanging="360"/>
      </w:pPr>
      <w:rPr>
        <w:rFonts w:ascii="Tahoma" w:hAnsi="Tahoma" w:hint="default"/>
      </w:rPr>
    </w:lvl>
    <w:lvl w:ilvl="2" w:tplc="440CED78" w:tentative="1">
      <w:start w:val="1"/>
      <w:numFmt w:val="bullet"/>
      <w:lvlText w:val="•"/>
      <w:lvlJc w:val="left"/>
      <w:pPr>
        <w:tabs>
          <w:tab w:val="num" w:pos="2160"/>
        </w:tabs>
        <w:ind w:left="2160" w:hanging="360"/>
      </w:pPr>
      <w:rPr>
        <w:rFonts w:ascii="Tahoma" w:hAnsi="Tahoma" w:hint="default"/>
      </w:rPr>
    </w:lvl>
    <w:lvl w:ilvl="3" w:tplc="C602EC02" w:tentative="1">
      <w:start w:val="1"/>
      <w:numFmt w:val="bullet"/>
      <w:lvlText w:val="•"/>
      <w:lvlJc w:val="left"/>
      <w:pPr>
        <w:tabs>
          <w:tab w:val="num" w:pos="2880"/>
        </w:tabs>
        <w:ind w:left="2880" w:hanging="360"/>
      </w:pPr>
      <w:rPr>
        <w:rFonts w:ascii="Tahoma" w:hAnsi="Tahoma" w:hint="default"/>
      </w:rPr>
    </w:lvl>
    <w:lvl w:ilvl="4" w:tplc="CD4EDD36" w:tentative="1">
      <w:start w:val="1"/>
      <w:numFmt w:val="bullet"/>
      <w:lvlText w:val="•"/>
      <w:lvlJc w:val="left"/>
      <w:pPr>
        <w:tabs>
          <w:tab w:val="num" w:pos="3600"/>
        </w:tabs>
        <w:ind w:left="3600" w:hanging="360"/>
      </w:pPr>
      <w:rPr>
        <w:rFonts w:ascii="Tahoma" w:hAnsi="Tahoma" w:hint="default"/>
      </w:rPr>
    </w:lvl>
    <w:lvl w:ilvl="5" w:tplc="049C4B62" w:tentative="1">
      <w:start w:val="1"/>
      <w:numFmt w:val="bullet"/>
      <w:lvlText w:val="•"/>
      <w:lvlJc w:val="left"/>
      <w:pPr>
        <w:tabs>
          <w:tab w:val="num" w:pos="4320"/>
        </w:tabs>
        <w:ind w:left="4320" w:hanging="360"/>
      </w:pPr>
      <w:rPr>
        <w:rFonts w:ascii="Tahoma" w:hAnsi="Tahoma" w:hint="default"/>
      </w:rPr>
    </w:lvl>
    <w:lvl w:ilvl="6" w:tplc="46104D82" w:tentative="1">
      <w:start w:val="1"/>
      <w:numFmt w:val="bullet"/>
      <w:lvlText w:val="•"/>
      <w:lvlJc w:val="left"/>
      <w:pPr>
        <w:tabs>
          <w:tab w:val="num" w:pos="5040"/>
        </w:tabs>
        <w:ind w:left="5040" w:hanging="360"/>
      </w:pPr>
      <w:rPr>
        <w:rFonts w:ascii="Tahoma" w:hAnsi="Tahoma" w:hint="default"/>
      </w:rPr>
    </w:lvl>
    <w:lvl w:ilvl="7" w:tplc="E83E2B18" w:tentative="1">
      <w:start w:val="1"/>
      <w:numFmt w:val="bullet"/>
      <w:lvlText w:val="•"/>
      <w:lvlJc w:val="left"/>
      <w:pPr>
        <w:tabs>
          <w:tab w:val="num" w:pos="5760"/>
        </w:tabs>
        <w:ind w:left="5760" w:hanging="360"/>
      </w:pPr>
      <w:rPr>
        <w:rFonts w:ascii="Tahoma" w:hAnsi="Tahoma" w:hint="default"/>
      </w:rPr>
    </w:lvl>
    <w:lvl w:ilvl="8" w:tplc="8B581558" w:tentative="1">
      <w:start w:val="1"/>
      <w:numFmt w:val="bullet"/>
      <w:lvlText w:val="•"/>
      <w:lvlJc w:val="left"/>
      <w:pPr>
        <w:tabs>
          <w:tab w:val="num" w:pos="6480"/>
        </w:tabs>
        <w:ind w:left="6480" w:hanging="360"/>
      </w:pPr>
      <w:rPr>
        <w:rFonts w:ascii="Tahoma" w:hAnsi="Tahoma" w:hint="default"/>
      </w:rPr>
    </w:lvl>
  </w:abstractNum>
  <w:abstractNum w:abstractNumId="2">
    <w:nsid w:val="078944B2"/>
    <w:multiLevelType w:val="hybridMultilevel"/>
    <w:tmpl w:val="6A221B8E"/>
    <w:lvl w:ilvl="0" w:tplc="041F0005">
      <w:start w:val="1"/>
      <w:numFmt w:val="bullet"/>
      <w:lvlText w:val=""/>
      <w:lvlJc w:val="left"/>
      <w:pPr>
        <w:ind w:left="1069" w:hanging="360"/>
      </w:pPr>
      <w:rPr>
        <w:rFonts w:ascii="Wingdings" w:hAnsi="Wingding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
    <w:nsid w:val="09DA0F9C"/>
    <w:multiLevelType w:val="multilevel"/>
    <w:tmpl w:val="0CC2D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25B61AC"/>
    <w:multiLevelType w:val="multilevel"/>
    <w:tmpl w:val="BF1646E2"/>
    <w:lvl w:ilvl="0">
      <w:start w:val="1"/>
      <w:numFmt w:val="bullet"/>
      <w:lvlText w:val=""/>
      <w:lvlJc w:val="left"/>
      <w:pPr>
        <w:tabs>
          <w:tab w:val="num" w:pos="1068"/>
        </w:tabs>
        <w:ind w:left="1068" w:hanging="360"/>
      </w:pPr>
      <w:rPr>
        <w:rFonts w:ascii="Wingdings" w:hAnsi="Wingdings" w:hint="default"/>
        <w:sz w:val="20"/>
      </w:rPr>
    </w:lvl>
    <w:lvl w:ilvl="1">
      <w:start w:val="1"/>
      <w:numFmt w:val="decimal"/>
      <w:lvlText w:val="%2."/>
      <w:lvlJc w:val="left"/>
      <w:pPr>
        <w:ind w:left="1788" w:hanging="360"/>
      </w:pPr>
      <w:rPr>
        <w:rFonts w:hint="default"/>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5">
    <w:nsid w:val="1AFA2574"/>
    <w:multiLevelType w:val="hybridMultilevel"/>
    <w:tmpl w:val="80B66D7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1D2F5658"/>
    <w:multiLevelType w:val="hybridMultilevel"/>
    <w:tmpl w:val="841EF0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20FF03EF"/>
    <w:multiLevelType w:val="hybridMultilevel"/>
    <w:tmpl w:val="2B9EB35A"/>
    <w:lvl w:ilvl="0" w:tplc="18E44508">
      <w:start w:val="1"/>
      <w:numFmt w:val="bullet"/>
      <w:lvlText w:val="•"/>
      <w:lvlJc w:val="left"/>
      <w:pPr>
        <w:tabs>
          <w:tab w:val="num" w:pos="720"/>
        </w:tabs>
        <w:ind w:left="720" w:hanging="360"/>
      </w:pPr>
      <w:rPr>
        <w:rFonts w:ascii="Tahoma" w:hAnsi="Tahoma" w:hint="default"/>
      </w:rPr>
    </w:lvl>
    <w:lvl w:ilvl="1" w:tplc="D496F464" w:tentative="1">
      <w:start w:val="1"/>
      <w:numFmt w:val="bullet"/>
      <w:lvlText w:val="•"/>
      <w:lvlJc w:val="left"/>
      <w:pPr>
        <w:tabs>
          <w:tab w:val="num" w:pos="1440"/>
        </w:tabs>
        <w:ind w:left="1440" w:hanging="360"/>
      </w:pPr>
      <w:rPr>
        <w:rFonts w:ascii="Tahoma" w:hAnsi="Tahoma" w:hint="default"/>
      </w:rPr>
    </w:lvl>
    <w:lvl w:ilvl="2" w:tplc="2BD0244A" w:tentative="1">
      <w:start w:val="1"/>
      <w:numFmt w:val="bullet"/>
      <w:lvlText w:val="•"/>
      <w:lvlJc w:val="left"/>
      <w:pPr>
        <w:tabs>
          <w:tab w:val="num" w:pos="2160"/>
        </w:tabs>
        <w:ind w:left="2160" w:hanging="360"/>
      </w:pPr>
      <w:rPr>
        <w:rFonts w:ascii="Tahoma" w:hAnsi="Tahoma" w:hint="default"/>
      </w:rPr>
    </w:lvl>
    <w:lvl w:ilvl="3" w:tplc="76BEB9FA" w:tentative="1">
      <w:start w:val="1"/>
      <w:numFmt w:val="bullet"/>
      <w:lvlText w:val="•"/>
      <w:lvlJc w:val="left"/>
      <w:pPr>
        <w:tabs>
          <w:tab w:val="num" w:pos="2880"/>
        </w:tabs>
        <w:ind w:left="2880" w:hanging="360"/>
      </w:pPr>
      <w:rPr>
        <w:rFonts w:ascii="Tahoma" w:hAnsi="Tahoma" w:hint="default"/>
      </w:rPr>
    </w:lvl>
    <w:lvl w:ilvl="4" w:tplc="48184D26" w:tentative="1">
      <w:start w:val="1"/>
      <w:numFmt w:val="bullet"/>
      <w:lvlText w:val="•"/>
      <w:lvlJc w:val="left"/>
      <w:pPr>
        <w:tabs>
          <w:tab w:val="num" w:pos="3600"/>
        </w:tabs>
        <w:ind w:left="3600" w:hanging="360"/>
      </w:pPr>
      <w:rPr>
        <w:rFonts w:ascii="Tahoma" w:hAnsi="Tahoma" w:hint="default"/>
      </w:rPr>
    </w:lvl>
    <w:lvl w:ilvl="5" w:tplc="05AA83C0" w:tentative="1">
      <w:start w:val="1"/>
      <w:numFmt w:val="bullet"/>
      <w:lvlText w:val="•"/>
      <w:lvlJc w:val="left"/>
      <w:pPr>
        <w:tabs>
          <w:tab w:val="num" w:pos="4320"/>
        </w:tabs>
        <w:ind w:left="4320" w:hanging="360"/>
      </w:pPr>
      <w:rPr>
        <w:rFonts w:ascii="Tahoma" w:hAnsi="Tahoma" w:hint="default"/>
      </w:rPr>
    </w:lvl>
    <w:lvl w:ilvl="6" w:tplc="D5304EF6" w:tentative="1">
      <w:start w:val="1"/>
      <w:numFmt w:val="bullet"/>
      <w:lvlText w:val="•"/>
      <w:lvlJc w:val="left"/>
      <w:pPr>
        <w:tabs>
          <w:tab w:val="num" w:pos="5040"/>
        </w:tabs>
        <w:ind w:left="5040" w:hanging="360"/>
      </w:pPr>
      <w:rPr>
        <w:rFonts w:ascii="Tahoma" w:hAnsi="Tahoma" w:hint="default"/>
      </w:rPr>
    </w:lvl>
    <w:lvl w:ilvl="7" w:tplc="BFF801D6" w:tentative="1">
      <w:start w:val="1"/>
      <w:numFmt w:val="bullet"/>
      <w:lvlText w:val="•"/>
      <w:lvlJc w:val="left"/>
      <w:pPr>
        <w:tabs>
          <w:tab w:val="num" w:pos="5760"/>
        </w:tabs>
        <w:ind w:left="5760" w:hanging="360"/>
      </w:pPr>
      <w:rPr>
        <w:rFonts w:ascii="Tahoma" w:hAnsi="Tahoma" w:hint="default"/>
      </w:rPr>
    </w:lvl>
    <w:lvl w:ilvl="8" w:tplc="DD1C330C" w:tentative="1">
      <w:start w:val="1"/>
      <w:numFmt w:val="bullet"/>
      <w:lvlText w:val="•"/>
      <w:lvlJc w:val="left"/>
      <w:pPr>
        <w:tabs>
          <w:tab w:val="num" w:pos="6480"/>
        </w:tabs>
        <w:ind w:left="6480" w:hanging="360"/>
      </w:pPr>
      <w:rPr>
        <w:rFonts w:ascii="Tahoma" w:hAnsi="Tahoma" w:hint="default"/>
      </w:rPr>
    </w:lvl>
  </w:abstractNum>
  <w:abstractNum w:abstractNumId="8">
    <w:nsid w:val="21F02112"/>
    <w:multiLevelType w:val="multilevel"/>
    <w:tmpl w:val="BF1646E2"/>
    <w:lvl w:ilvl="0">
      <w:start w:val="1"/>
      <w:numFmt w:val="bullet"/>
      <w:lvlText w:val=""/>
      <w:lvlJc w:val="left"/>
      <w:pPr>
        <w:tabs>
          <w:tab w:val="num" w:pos="1068"/>
        </w:tabs>
        <w:ind w:left="1068" w:hanging="360"/>
      </w:pPr>
      <w:rPr>
        <w:rFonts w:ascii="Wingdings" w:hAnsi="Wingdings" w:hint="default"/>
        <w:sz w:val="20"/>
      </w:rPr>
    </w:lvl>
    <w:lvl w:ilvl="1">
      <w:start w:val="1"/>
      <w:numFmt w:val="decimal"/>
      <w:lvlText w:val="%2."/>
      <w:lvlJc w:val="left"/>
      <w:pPr>
        <w:ind w:left="1788" w:hanging="360"/>
      </w:pPr>
      <w:rPr>
        <w:rFonts w:hint="default"/>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9">
    <w:nsid w:val="242B2DF5"/>
    <w:multiLevelType w:val="hybridMultilevel"/>
    <w:tmpl w:val="71CACBFE"/>
    <w:lvl w:ilvl="0" w:tplc="041F0005">
      <w:start w:val="1"/>
      <w:numFmt w:val="bullet"/>
      <w:lvlText w:val=""/>
      <w:lvlJc w:val="left"/>
      <w:pPr>
        <w:ind w:left="1069" w:hanging="360"/>
      </w:pPr>
      <w:rPr>
        <w:rFonts w:ascii="Wingdings" w:hAnsi="Wingding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0">
    <w:nsid w:val="26CA523E"/>
    <w:multiLevelType w:val="multilevel"/>
    <w:tmpl w:val="3D2C0A2A"/>
    <w:lvl w:ilvl="0">
      <w:start w:val="1"/>
      <w:numFmt w:val="decimal"/>
      <w:lvlText w:val="%1."/>
      <w:lvlJc w:val="left"/>
      <w:pPr>
        <w:tabs>
          <w:tab w:val="num" w:pos="1068"/>
        </w:tabs>
        <w:ind w:left="1068" w:hanging="360"/>
      </w:pPr>
      <w:rPr>
        <w:rFonts w:hint="default"/>
        <w:sz w:val="24"/>
      </w:rPr>
    </w:lvl>
    <w:lvl w:ilvl="1">
      <w:start w:val="1"/>
      <w:numFmt w:val="decimal"/>
      <w:lvlText w:val="%2."/>
      <w:lvlJc w:val="left"/>
      <w:pPr>
        <w:ind w:left="1788" w:hanging="360"/>
      </w:pPr>
      <w:rPr>
        <w:rFonts w:hint="default"/>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1">
    <w:nsid w:val="2F081140"/>
    <w:multiLevelType w:val="hybridMultilevel"/>
    <w:tmpl w:val="EE8C27C6"/>
    <w:lvl w:ilvl="0" w:tplc="041F0005">
      <w:start w:val="1"/>
      <w:numFmt w:val="bullet"/>
      <w:lvlText w:val=""/>
      <w:lvlJc w:val="left"/>
      <w:pPr>
        <w:ind w:left="1069" w:hanging="360"/>
      </w:pPr>
      <w:rPr>
        <w:rFonts w:ascii="Wingdings" w:hAnsi="Wingding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2">
    <w:nsid w:val="30E1682A"/>
    <w:multiLevelType w:val="multilevel"/>
    <w:tmpl w:val="B1EAD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3BF5799"/>
    <w:multiLevelType w:val="multilevel"/>
    <w:tmpl w:val="7E3A1E52"/>
    <w:lvl w:ilvl="0">
      <w:start w:val="1"/>
      <w:numFmt w:val="decimal"/>
      <w:lvlText w:val="%1."/>
      <w:lvlJc w:val="left"/>
      <w:pPr>
        <w:ind w:left="420" w:hanging="42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14">
    <w:nsid w:val="340320E2"/>
    <w:multiLevelType w:val="hybridMultilevel"/>
    <w:tmpl w:val="7AF8DFB4"/>
    <w:lvl w:ilvl="0" w:tplc="87625C84">
      <w:start w:val="1"/>
      <w:numFmt w:val="decimal"/>
      <w:lvlText w:val="%1."/>
      <w:lvlJc w:val="left"/>
      <w:pPr>
        <w:tabs>
          <w:tab w:val="num" w:pos="720"/>
        </w:tabs>
        <w:ind w:left="720" w:hanging="360"/>
      </w:pPr>
    </w:lvl>
    <w:lvl w:ilvl="1" w:tplc="CBB09C78" w:tentative="1">
      <w:start w:val="1"/>
      <w:numFmt w:val="decimal"/>
      <w:lvlText w:val="%2."/>
      <w:lvlJc w:val="left"/>
      <w:pPr>
        <w:tabs>
          <w:tab w:val="num" w:pos="1440"/>
        </w:tabs>
        <w:ind w:left="1440" w:hanging="360"/>
      </w:pPr>
    </w:lvl>
    <w:lvl w:ilvl="2" w:tplc="336C3216" w:tentative="1">
      <w:start w:val="1"/>
      <w:numFmt w:val="decimal"/>
      <w:lvlText w:val="%3."/>
      <w:lvlJc w:val="left"/>
      <w:pPr>
        <w:tabs>
          <w:tab w:val="num" w:pos="2160"/>
        </w:tabs>
        <w:ind w:left="2160" w:hanging="360"/>
      </w:pPr>
    </w:lvl>
    <w:lvl w:ilvl="3" w:tplc="C4CE9EEA" w:tentative="1">
      <w:start w:val="1"/>
      <w:numFmt w:val="decimal"/>
      <w:lvlText w:val="%4."/>
      <w:lvlJc w:val="left"/>
      <w:pPr>
        <w:tabs>
          <w:tab w:val="num" w:pos="2880"/>
        </w:tabs>
        <w:ind w:left="2880" w:hanging="360"/>
      </w:pPr>
    </w:lvl>
    <w:lvl w:ilvl="4" w:tplc="E5267A9E" w:tentative="1">
      <w:start w:val="1"/>
      <w:numFmt w:val="decimal"/>
      <w:lvlText w:val="%5."/>
      <w:lvlJc w:val="left"/>
      <w:pPr>
        <w:tabs>
          <w:tab w:val="num" w:pos="3600"/>
        </w:tabs>
        <w:ind w:left="3600" w:hanging="360"/>
      </w:pPr>
    </w:lvl>
    <w:lvl w:ilvl="5" w:tplc="8052589E" w:tentative="1">
      <w:start w:val="1"/>
      <w:numFmt w:val="decimal"/>
      <w:lvlText w:val="%6."/>
      <w:lvlJc w:val="left"/>
      <w:pPr>
        <w:tabs>
          <w:tab w:val="num" w:pos="4320"/>
        </w:tabs>
        <w:ind w:left="4320" w:hanging="360"/>
      </w:pPr>
    </w:lvl>
    <w:lvl w:ilvl="6" w:tplc="029A4F2E" w:tentative="1">
      <w:start w:val="1"/>
      <w:numFmt w:val="decimal"/>
      <w:lvlText w:val="%7."/>
      <w:lvlJc w:val="left"/>
      <w:pPr>
        <w:tabs>
          <w:tab w:val="num" w:pos="5040"/>
        </w:tabs>
        <w:ind w:left="5040" w:hanging="360"/>
      </w:pPr>
    </w:lvl>
    <w:lvl w:ilvl="7" w:tplc="0C6CE282" w:tentative="1">
      <w:start w:val="1"/>
      <w:numFmt w:val="decimal"/>
      <w:lvlText w:val="%8."/>
      <w:lvlJc w:val="left"/>
      <w:pPr>
        <w:tabs>
          <w:tab w:val="num" w:pos="5760"/>
        </w:tabs>
        <w:ind w:left="5760" w:hanging="360"/>
      </w:pPr>
    </w:lvl>
    <w:lvl w:ilvl="8" w:tplc="1ABCF5FC" w:tentative="1">
      <w:start w:val="1"/>
      <w:numFmt w:val="decimal"/>
      <w:lvlText w:val="%9."/>
      <w:lvlJc w:val="left"/>
      <w:pPr>
        <w:tabs>
          <w:tab w:val="num" w:pos="6480"/>
        </w:tabs>
        <w:ind w:left="6480" w:hanging="360"/>
      </w:pPr>
    </w:lvl>
  </w:abstractNum>
  <w:abstractNum w:abstractNumId="15">
    <w:nsid w:val="36B02F22"/>
    <w:multiLevelType w:val="multilevel"/>
    <w:tmpl w:val="D6EE13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80C50EF"/>
    <w:multiLevelType w:val="hybridMultilevel"/>
    <w:tmpl w:val="534AB63C"/>
    <w:lvl w:ilvl="0" w:tplc="041F0005">
      <w:start w:val="1"/>
      <w:numFmt w:val="bullet"/>
      <w:lvlText w:val=""/>
      <w:lvlJc w:val="left"/>
      <w:pPr>
        <w:ind w:left="1068" w:hanging="360"/>
      </w:pPr>
      <w:rPr>
        <w:rFonts w:ascii="Wingdings" w:hAnsi="Wingdings"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17">
    <w:nsid w:val="384A3014"/>
    <w:multiLevelType w:val="multilevel"/>
    <w:tmpl w:val="0C348544"/>
    <w:lvl w:ilvl="0">
      <w:start w:val="1"/>
      <w:numFmt w:val="decimal"/>
      <w:lvlText w:val="%1."/>
      <w:lvlJc w:val="left"/>
      <w:pPr>
        <w:tabs>
          <w:tab w:val="num" w:pos="1068"/>
        </w:tabs>
        <w:ind w:left="1068" w:hanging="360"/>
      </w:pPr>
      <w:rPr>
        <w:rFonts w:hint="default"/>
        <w:sz w:val="24"/>
      </w:rPr>
    </w:lvl>
    <w:lvl w:ilvl="1">
      <w:start w:val="1"/>
      <w:numFmt w:val="decimal"/>
      <w:lvlText w:val="%2."/>
      <w:lvlJc w:val="left"/>
      <w:pPr>
        <w:ind w:left="1788" w:hanging="360"/>
      </w:pPr>
      <w:rPr>
        <w:rFonts w:hint="default"/>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8">
    <w:nsid w:val="48163674"/>
    <w:multiLevelType w:val="multilevel"/>
    <w:tmpl w:val="B71C589E"/>
    <w:lvl w:ilvl="0">
      <w:start w:val="1"/>
      <w:numFmt w:val="decimal"/>
      <w:lvlText w:val="%1."/>
      <w:lvlJc w:val="left"/>
      <w:pPr>
        <w:tabs>
          <w:tab w:val="num" w:pos="1068"/>
        </w:tabs>
        <w:ind w:left="1068" w:hanging="360"/>
      </w:pPr>
      <w:rPr>
        <w:rFonts w:hint="default"/>
        <w:sz w:val="24"/>
      </w:rPr>
    </w:lvl>
    <w:lvl w:ilvl="1">
      <w:start w:val="1"/>
      <w:numFmt w:val="decimal"/>
      <w:lvlText w:val="%2."/>
      <w:lvlJc w:val="left"/>
      <w:pPr>
        <w:ind w:left="1788" w:hanging="360"/>
      </w:pPr>
      <w:rPr>
        <w:rFonts w:hint="default"/>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9">
    <w:nsid w:val="4C691E59"/>
    <w:multiLevelType w:val="hybridMultilevel"/>
    <w:tmpl w:val="5BAEA7FE"/>
    <w:lvl w:ilvl="0" w:tplc="368865E8">
      <w:start w:val="1"/>
      <w:numFmt w:val="bullet"/>
      <w:pStyle w:val="ListeParagraf"/>
      <w:lvlText w:val="•"/>
      <w:lvlJc w:val="left"/>
      <w:pPr>
        <w:tabs>
          <w:tab w:val="num" w:pos="720"/>
        </w:tabs>
        <w:ind w:left="720" w:hanging="360"/>
      </w:pPr>
      <w:rPr>
        <w:rFonts w:ascii="Tahoma" w:hAnsi="Tahoma" w:hint="default"/>
      </w:rPr>
    </w:lvl>
    <w:lvl w:ilvl="1" w:tplc="20FA7214" w:tentative="1">
      <w:start w:val="1"/>
      <w:numFmt w:val="bullet"/>
      <w:lvlText w:val="•"/>
      <w:lvlJc w:val="left"/>
      <w:pPr>
        <w:tabs>
          <w:tab w:val="num" w:pos="1440"/>
        </w:tabs>
        <w:ind w:left="1440" w:hanging="360"/>
      </w:pPr>
      <w:rPr>
        <w:rFonts w:ascii="Tahoma" w:hAnsi="Tahoma" w:hint="default"/>
      </w:rPr>
    </w:lvl>
    <w:lvl w:ilvl="2" w:tplc="E7D0AE6C" w:tentative="1">
      <w:start w:val="1"/>
      <w:numFmt w:val="bullet"/>
      <w:lvlText w:val="•"/>
      <w:lvlJc w:val="left"/>
      <w:pPr>
        <w:tabs>
          <w:tab w:val="num" w:pos="2160"/>
        </w:tabs>
        <w:ind w:left="2160" w:hanging="360"/>
      </w:pPr>
      <w:rPr>
        <w:rFonts w:ascii="Tahoma" w:hAnsi="Tahoma" w:hint="default"/>
      </w:rPr>
    </w:lvl>
    <w:lvl w:ilvl="3" w:tplc="0F1C01F2" w:tentative="1">
      <w:start w:val="1"/>
      <w:numFmt w:val="bullet"/>
      <w:lvlText w:val="•"/>
      <w:lvlJc w:val="left"/>
      <w:pPr>
        <w:tabs>
          <w:tab w:val="num" w:pos="2880"/>
        </w:tabs>
        <w:ind w:left="2880" w:hanging="360"/>
      </w:pPr>
      <w:rPr>
        <w:rFonts w:ascii="Tahoma" w:hAnsi="Tahoma" w:hint="default"/>
      </w:rPr>
    </w:lvl>
    <w:lvl w:ilvl="4" w:tplc="E7C28E6E" w:tentative="1">
      <w:start w:val="1"/>
      <w:numFmt w:val="bullet"/>
      <w:lvlText w:val="•"/>
      <w:lvlJc w:val="left"/>
      <w:pPr>
        <w:tabs>
          <w:tab w:val="num" w:pos="3600"/>
        </w:tabs>
        <w:ind w:left="3600" w:hanging="360"/>
      </w:pPr>
      <w:rPr>
        <w:rFonts w:ascii="Tahoma" w:hAnsi="Tahoma" w:hint="default"/>
      </w:rPr>
    </w:lvl>
    <w:lvl w:ilvl="5" w:tplc="BBFC27FC" w:tentative="1">
      <w:start w:val="1"/>
      <w:numFmt w:val="bullet"/>
      <w:lvlText w:val="•"/>
      <w:lvlJc w:val="left"/>
      <w:pPr>
        <w:tabs>
          <w:tab w:val="num" w:pos="4320"/>
        </w:tabs>
        <w:ind w:left="4320" w:hanging="360"/>
      </w:pPr>
      <w:rPr>
        <w:rFonts w:ascii="Tahoma" w:hAnsi="Tahoma" w:hint="default"/>
      </w:rPr>
    </w:lvl>
    <w:lvl w:ilvl="6" w:tplc="7A882F74" w:tentative="1">
      <w:start w:val="1"/>
      <w:numFmt w:val="bullet"/>
      <w:lvlText w:val="•"/>
      <w:lvlJc w:val="left"/>
      <w:pPr>
        <w:tabs>
          <w:tab w:val="num" w:pos="5040"/>
        </w:tabs>
        <w:ind w:left="5040" w:hanging="360"/>
      </w:pPr>
      <w:rPr>
        <w:rFonts w:ascii="Tahoma" w:hAnsi="Tahoma" w:hint="default"/>
      </w:rPr>
    </w:lvl>
    <w:lvl w:ilvl="7" w:tplc="0538886A" w:tentative="1">
      <w:start w:val="1"/>
      <w:numFmt w:val="bullet"/>
      <w:lvlText w:val="•"/>
      <w:lvlJc w:val="left"/>
      <w:pPr>
        <w:tabs>
          <w:tab w:val="num" w:pos="5760"/>
        </w:tabs>
        <w:ind w:left="5760" w:hanging="360"/>
      </w:pPr>
      <w:rPr>
        <w:rFonts w:ascii="Tahoma" w:hAnsi="Tahoma" w:hint="default"/>
      </w:rPr>
    </w:lvl>
    <w:lvl w:ilvl="8" w:tplc="EDC67148" w:tentative="1">
      <w:start w:val="1"/>
      <w:numFmt w:val="bullet"/>
      <w:lvlText w:val="•"/>
      <w:lvlJc w:val="left"/>
      <w:pPr>
        <w:tabs>
          <w:tab w:val="num" w:pos="6480"/>
        </w:tabs>
        <w:ind w:left="6480" w:hanging="360"/>
      </w:pPr>
      <w:rPr>
        <w:rFonts w:ascii="Tahoma" w:hAnsi="Tahoma" w:hint="default"/>
      </w:rPr>
    </w:lvl>
  </w:abstractNum>
  <w:abstractNum w:abstractNumId="20">
    <w:nsid w:val="4F4C627B"/>
    <w:multiLevelType w:val="hybridMultilevel"/>
    <w:tmpl w:val="6742A8AC"/>
    <w:lvl w:ilvl="0" w:tplc="B13CD914">
      <w:start w:val="1"/>
      <w:numFmt w:val="bullet"/>
      <w:lvlText w:val="-"/>
      <w:lvlJc w:val="left"/>
      <w:pPr>
        <w:ind w:left="720" w:hanging="360"/>
      </w:pPr>
      <w:rPr>
        <w:rFonts w:ascii="Century Gothic" w:eastAsia="Times New Roman" w:hAnsi="Century Gothic"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540875C7"/>
    <w:multiLevelType w:val="hybridMultilevel"/>
    <w:tmpl w:val="B8C85730"/>
    <w:lvl w:ilvl="0" w:tplc="2DF8F6EE">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2">
    <w:nsid w:val="59554D2C"/>
    <w:multiLevelType w:val="multilevel"/>
    <w:tmpl w:val="2AA8BE8A"/>
    <w:lvl w:ilvl="0">
      <w:start w:val="1"/>
      <w:numFmt w:val="decimal"/>
      <w:pStyle w:val="Balk1"/>
      <w:lvlText w:val="%1."/>
      <w:lvlJc w:val="left"/>
      <w:pPr>
        <w:ind w:left="432" w:hanging="432"/>
      </w:pPr>
      <w:rPr>
        <w:rFonts w:hint="default"/>
      </w:rPr>
    </w:lvl>
    <w:lvl w:ilvl="1">
      <w:start w:val="1"/>
      <w:numFmt w:val="decimal"/>
      <w:pStyle w:val="Balk2"/>
      <w:lvlText w:val="%1.%2."/>
      <w:lvlJc w:val="left"/>
      <w:pPr>
        <w:ind w:left="576" w:hanging="576"/>
      </w:pPr>
      <w:rPr>
        <w:rFonts w:hint="default"/>
      </w:rPr>
    </w:lvl>
    <w:lvl w:ilvl="2">
      <w:start w:val="1"/>
      <w:numFmt w:val="decimal"/>
      <w:pStyle w:val="Balk3"/>
      <w:lvlText w:val="%1.%2.%3."/>
      <w:lvlJc w:val="left"/>
      <w:pPr>
        <w:ind w:left="720" w:hanging="720"/>
      </w:pPr>
      <w:rPr>
        <w:rFonts w:hint="default"/>
      </w:rPr>
    </w:lvl>
    <w:lvl w:ilvl="3">
      <w:start w:val="1"/>
      <w:numFmt w:val="decimal"/>
      <w:pStyle w:val="Balk4"/>
      <w:lvlText w:val="%1.%2.%3.%4"/>
      <w:lvlJc w:val="left"/>
      <w:pPr>
        <w:ind w:left="864" w:hanging="864"/>
      </w:pPr>
      <w:rPr>
        <w:rFonts w:hint="default"/>
      </w:rPr>
    </w:lvl>
    <w:lvl w:ilvl="4">
      <w:start w:val="1"/>
      <w:numFmt w:val="decimal"/>
      <w:pStyle w:val="Balk5"/>
      <w:lvlText w:val="%1.%2.%3.%4.%5"/>
      <w:lvlJc w:val="left"/>
      <w:pPr>
        <w:ind w:left="1008" w:hanging="1008"/>
      </w:pPr>
      <w:rPr>
        <w:rFonts w:hint="default"/>
      </w:rPr>
    </w:lvl>
    <w:lvl w:ilvl="5">
      <w:start w:val="1"/>
      <w:numFmt w:val="decimal"/>
      <w:pStyle w:val="Balk6"/>
      <w:lvlText w:val="%1.%2.%3.%4.%5.%6"/>
      <w:lvlJc w:val="left"/>
      <w:pPr>
        <w:ind w:left="1152" w:hanging="1152"/>
      </w:pPr>
      <w:rPr>
        <w:rFonts w:hint="default"/>
      </w:rPr>
    </w:lvl>
    <w:lvl w:ilvl="6">
      <w:start w:val="1"/>
      <w:numFmt w:val="decimal"/>
      <w:pStyle w:val="Balk7"/>
      <w:lvlText w:val="%1.%2.%3.%4.%5.%6.%7"/>
      <w:lvlJc w:val="left"/>
      <w:pPr>
        <w:ind w:left="1296" w:hanging="1296"/>
      </w:pPr>
      <w:rPr>
        <w:rFonts w:hint="default"/>
      </w:rPr>
    </w:lvl>
    <w:lvl w:ilvl="7">
      <w:start w:val="1"/>
      <w:numFmt w:val="decimal"/>
      <w:pStyle w:val="Balk8"/>
      <w:lvlText w:val="%1.%2.%3.%4.%5.%6.%7.%8"/>
      <w:lvlJc w:val="left"/>
      <w:pPr>
        <w:ind w:left="1440" w:hanging="1440"/>
      </w:pPr>
      <w:rPr>
        <w:rFonts w:hint="default"/>
      </w:rPr>
    </w:lvl>
    <w:lvl w:ilvl="8">
      <w:start w:val="1"/>
      <w:numFmt w:val="decimal"/>
      <w:pStyle w:val="Balk9"/>
      <w:lvlText w:val="%1.%2.%3.%4.%5.%6.%7.%8.%9"/>
      <w:lvlJc w:val="left"/>
      <w:pPr>
        <w:ind w:left="1584" w:hanging="1584"/>
      </w:pPr>
      <w:rPr>
        <w:rFonts w:hint="default"/>
      </w:rPr>
    </w:lvl>
  </w:abstractNum>
  <w:abstractNum w:abstractNumId="23">
    <w:nsid w:val="5F435D35"/>
    <w:multiLevelType w:val="hybridMultilevel"/>
    <w:tmpl w:val="ED8CDD94"/>
    <w:lvl w:ilvl="0" w:tplc="26C844CC">
      <w:start w:val="1"/>
      <w:numFmt w:val="bullet"/>
      <w:lvlText w:val="•"/>
      <w:lvlJc w:val="left"/>
      <w:pPr>
        <w:tabs>
          <w:tab w:val="num" w:pos="720"/>
        </w:tabs>
        <w:ind w:left="720" w:hanging="360"/>
      </w:pPr>
      <w:rPr>
        <w:rFonts w:ascii="Tahoma" w:hAnsi="Tahoma" w:hint="default"/>
      </w:rPr>
    </w:lvl>
    <w:lvl w:ilvl="1" w:tplc="CF7E9E3A" w:tentative="1">
      <w:start w:val="1"/>
      <w:numFmt w:val="bullet"/>
      <w:lvlText w:val="•"/>
      <w:lvlJc w:val="left"/>
      <w:pPr>
        <w:tabs>
          <w:tab w:val="num" w:pos="1440"/>
        </w:tabs>
        <w:ind w:left="1440" w:hanging="360"/>
      </w:pPr>
      <w:rPr>
        <w:rFonts w:ascii="Tahoma" w:hAnsi="Tahoma" w:hint="default"/>
      </w:rPr>
    </w:lvl>
    <w:lvl w:ilvl="2" w:tplc="9A18F976" w:tentative="1">
      <w:start w:val="1"/>
      <w:numFmt w:val="bullet"/>
      <w:lvlText w:val="•"/>
      <w:lvlJc w:val="left"/>
      <w:pPr>
        <w:tabs>
          <w:tab w:val="num" w:pos="2160"/>
        </w:tabs>
        <w:ind w:left="2160" w:hanging="360"/>
      </w:pPr>
      <w:rPr>
        <w:rFonts w:ascii="Tahoma" w:hAnsi="Tahoma" w:hint="default"/>
      </w:rPr>
    </w:lvl>
    <w:lvl w:ilvl="3" w:tplc="BEC05882" w:tentative="1">
      <w:start w:val="1"/>
      <w:numFmt w:val="bullet"/>
      <w:lvlText w:val="•"/>
      <w:lvlJc w:val="left"/>
      <w:pPr>
        <w:tabs>
          <w:tab w:val="num" w:pos="2880"/>
        </w:tabs>
        <w:ind w:left="2880" w:hanging="360"/>
      </w:pPr>
      <w:rPr>
        <w:rFonts w:ascii="Tahoma" w:hAnsi="Tahoma" w:hint="default"/>
      </w:rPr>
    </w:lvl>
    <w:lvl w:ilvl="4" w:tplc="054CA860" w:tentative="1">
      <w:start w:val="1"/>
      <w:numFmt w:val="bullet"/>
      <w:lvlText w:val="•"/>
      <w:lvlJc w:val="left"/>
      <w:pPr>
        <w:tabs>
          <w:tab w:val="num" w:pos="3600"/>
        </w:tabs>
        <w:ind w:left="3600" w:hanging="360"/>
      </w:pPr>
      <w:rPr>
        <w:rFonts w:ascii="Tahoma" w:hAnsi="Tahoma" w:hint="default"/>
      </w:rPr>
    </w:lvl>
    <w:lvl w:ilvl="5" w:tplc="0EF8A4CC" w:tentative="1">
      <w:start w:val="1"/>
      <w:numFmt w:val="bullet"/>
      <w:lvlText w:val="•"/>
      <w:lvlJc w:val="left"/>
      <w:pPr>
        <w:tabs>
          <w:tab w:val="num" w:pos="4320"/>
        </w:tabs>
        <w:ind w:left="4320" w:hanging="360"/>
      </w:pPr>
      <w:rPr>
        <w:rFonts w:ascii="Tahoma" w:hAnsi="Tahoma" w:hint="default"/>
      </w:rPr>
    </w:lvl>
    <w:lvl w:ilvl="6" w:tplc="95149B24" w:tentative="1">
      <w:start w:val="1"/>
      <w:numFmt w:val="bullet"/>
      <w:lvlText w:val="•"/>
      <w:lvlJc w:val="left"/>
      <w:pPr>
        <w:tabs>
          <w:tab w:val="num" w:pos="5040"/>
        </w:tabs>
        <w:ind w:left="5040" w:hanging="360"/>
      </w:pPr>
      <w:rPr>
        <w:rFonts w:ascii="Tahoma" w:hAnsi="Tahoma" w:hint="default"/>
      </w:rPr>
    </w:lvl>
    <w:lvl w:ilvl="7" w:tplc="273C6C86" w:tentative="1">
      <w:start w:val="1"/>
      <w:numFmt w:val="bullet"/>
      <w:lvlText w:val="•"/>
      <w:lvlJc w:val="left"/>
      <w:pPr>
        <w:tabs>
          <w:tab w:val="num" w:pos="5760"/>
        </w:tabs>
        <w:ind w:left="5760" w:hanging="360"/>
      </w:pPr>
      <w:rPr>
        <w:rFonts w:ascii="Tahoma" w:hAnsi="Tahoma" w:hint="default"/>
      </w:rPr>
    </w:lvl>
    <w:lvl w:ilvl="8" w:tplc="B8DE9D90" w:tentative="1">
      <w:start w:val="1"/>
      <w:numFmt w:val="bullet"/>
      <w:lvlText w:val="•"/>
      <w:lvlJc w:val="left"/>
      <w:pPr>
        <w:tabs>
          <w:tab w:val="num" w:pos="6480"/>
        </w:tabs>
        <w:ind w:left="6480" w:hanging="360"/>
      </w:pPr>
      <w:rPr>
        <w:rFonts w:ascii="Tahoma" w:hAnsi="Tahoma" w:hint="default"/>
      </w:rPr>
    </w:lvl>
  </w:abstractNum>
  <w:abstractNum w:abstractNumId="24">
    <w:nsid w:val="5F836B05"/>
    <w:multiLevelType w:val="hybridMultilevel"/>
    <w:tmpl w:val="C6F2CCBC"/>
    <w:lvl w:ilvl="0" w:tplc="D64E1F76">
      <w:start w:val="1"/>
      <w:numFmt w:val="bullet"/>
      <w:lvlText w:val="•"/>
      <w:lvlJc w:val="left"/>
      <w:pPr>
        <w:tabs>
          <w:tab w:val="num" w:pos="720"/>
        </w:tabs>
        <w:ind w:left="720" w:hanging="360"/>
      </w:pPr>
      <w:rPr>
        <w:rFonts w:ascii="Tahoma" w:hAnsi="Tahoma" w:hint="default"/>
      </w:rPr>
    </w:lvl>
    <w:lvl w:ilvl="1" w:tplc="7A22DB40" w:tentative="1">
      <w:start w:val="1"/>
      <w:numFmt w:val="bullet"/>
      <w:lvlText w:val="•"/>
      <w:lvlJc w:val="left"/>
      <w:pPr>
        <w:tabs>
          <w:tab w:val="num" w:pos="1440"/>
        </w:tabs>
        <w:ind w:left="1440" w:hanging="360"/>
      </w:pPr>
      <w:rPr>
        <w:rFonts w:ascii="Tahoma" w:hAnsi="Tahoma" w:hint="default"/>
      </w:rPr>
    </w:lvl>
    <w:lvl w:ilvl="2" w:tplc="E266EFF6" w:tentative="1">
      <w:start w:val="1"/>
      <w:numFmt w:val="bullet"/>
      <w:lvlText w:val="•"/>
      <w:lvlJc w:val="left"/>
      <w:pPr>
        <w:tabs>
          <w:tab w:val="num" w:pos="2160"/>
        </w:tabs>
        <w:ind w:left="2160" w:hanging="360"/>
      </w:pPr>
      <w:rPr>
        <w:rFonts w:ascii="Tahoma" w:hAnsi="Tahoma" w:hint="default"/>
      </w:rPr>
    </w:lvl>
    <w:lvl w:ilvl="3" w:tplc="5C0EDC7A" w:tentative="1">
      <w:start w:val="1"/>
      <w:numFmt w:val="bullet"/>
      <w:lvlText w:val="•"/>
      <w:lvlJc w:val="left"/>
      <w:pPr>
        <w:tabs>
          <w:tab w:val="num" w:pos="2880"/>
        </w:tabs>
        <w:ind w:left="2880" w:hanging="360"/>
      </w:pPr>
      <w:rPr>
        <w:rFonts w:ascii="Tahoma" w:hAnsi="Tahoma" w:hint="default"/>
      </w:rPr>
    </w:lvl>
    <w:lvl w:ilvl="4" w:tplc="D67C0CC8" w:tentative="1">
      <w:start w:val="1"/>
      <w:numFmt w:val="bullet"/>
      <w:lvlText w:val="•"/>
      <w:lvlJc w:val="left"/>
      <w:pPr>
        <w:tabs>
          <w:tab w:val="num" w:pos="3600"/>
        </w:tabs>
        <w:ind w:left="3600" w:hanging="360"/>
      </w:pPr>
      <w:rPr>
        <w:rFonts w:ascii="Tahoma" w:hAnsi="Tahoma" w:hint="default"/>
      </w:rPr>
    </w:lvl>
    <w:lvl w:ilvl="5" w:tplc="A28A20AA" w:tentative="1">
      <w:start w:val="1"/>
      <w:numFmt w:val="bullet"/>
      <w:lvlText w:val="•"/>
      <w:lvlJc w:val="left"/>
      <w:pPr>
        <w:tabs>
          <w:tab w:val="num" w:pos="4320"/>
        </w:tabs>
        <w:ind w:left="4320" w:hanging="360"/>
      </w:pPr>
      <w:rPr>
        <w:rFonts w:ascii="Tahoma" w:hAnsi="Tahoma" w:hint="default"/>
      </w:rPr>
    </w:lvl>
    <w:lvl w:ilvl="6" w:tplc="73D4F130" w:tentative="1">
      <w:start w:val="1"/>
      <w:numFmt w:val="bullet"/>
      <w:lvlText w:val="•"/>
      <w:lvlJc w:val="left"/>
      <w:pPr>
        <w:tabs>
          <w:tab w:val="num" w:pos="5040"/>
        </w:tabs>
        <w:ind w:left="5040" w:hanging="360"/>
      </w:pPr>
      <w:rPr>
        <w:rFonts w:ascii="Tahoma" w:hAnsi="Tahoma" w:hint="default"/>
      </w:rPr>
    </w:lvl>
    <w:lvl w:ilvl="7" w:tplc="80466AF8" w:tentative="1">
      <w:start w:val="1"/>
      <w:numFmt w:val="bullet"/>
      <w:lvlText w:val="•"/>
      <w:lvlJc w:val="left"/>
      <w:pPr>
        <w:tabs>
          <w:tab w:val="num" w:pos="5760"/>
        </w:tabs>
        <w:ind w:left="5760" w:hanging="360"/>
      </w:pPr>
      <w:rPr>
        <w:rFonts w:ascii="Tahoma" w:hAnsi="Tahoma" w:hint="default"/>
      </w:rPr>
    </w:lvl>
    <w:lvl w:ilvl="8" w:tplc="18F4B5D6" w:tentative="1">
      <w:start w:val="1"/>
      <w:numFmt w:val="bullet"/>
      <w:lvlText w:val="•"/>
      <w:lvlJc w:val="left"/>
      <w:pPr>
        <w:tabs>
          <w:tab w:val="num" w:pos="6480"/>
        </w:tabs>
        <w:ind w:left="6480" w:hanging="360"/>
      </w:pPr>
      <w:rPr>
        <w:rFonts w:ascii="Tahoma" w:hAnsi="Tahoma" w:hint="default"/>
      </w:rPr>
    </w:lvl>
  </w:abstractNum>
  <w:abstractNum w:abstractNumId="25">
    <w:nsid w:val="60E75166"/>
    <w:multiLevelType w:val="hybridMultilevel"/>
    <w:tmpl w:val="EC78413C"/>
    <w:lvl w:ilvl="0" w:tplc="0809000F">
      <w:start w:val="1"/>
      <w:numFmt w:val="decimal"/>
      <w:lvlText w:val="%1."/>
      <w:lvlJc w:val="left"/>
      <w:pPr>
        <w:ind w:left="1069" w:hanging="360"/>
      </w:p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6">
    <w:nsid w:val="612B67C5"/>
    <w:multiLevelType w:val="hybridMultilevel"/>
    <w:tmpl w:val="8F88B984"/>
    <w:lvl w:ilvl="0" w:tplc="041F0005">
      <w:start w:val="1"/>
      <w:numFmt w:val="bullet"/>
      <w:lvlText w:val=""/>
      <w:lvlJc w:val="left"/>
      <w:pPr>
        <w:ind w:left="1428" w:hanging="360"/>
      </w:pPr>
      <w:rPr>
        <w:rFonts w:ascii="Wingdings" w:hAnsi="Wingdings"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7">
    <w:nsid w:val="62EB23A9"/>
    <w:multiLevelType w:val="hybridMultilevel"/>
    <w:tmpl w:val="8364FC98"/>
    <w:lvl w:ilvl="0" w:tplc="14764118">
      <w:start w:val="1"/>
      <w:numFmt w:val="bullet"/>
      <w:lvlText w:val="•"/>
      <w:lvlJc w:val="left"/>
      <w:pPr>
        <w:tabs>
          <w:tab w:val="num" w:pos="720"/>
        </w:tabs>
        <w:ind w:left="720" w:hanging="360"/>
      </w:pPr>
      <w:rPr>
        <w:rFonts w:ascii="Tahoma" w:hAnsi="Tahoma" w:hint="default"/>
      </w:rPr>
    </w:lvl>
    <w:lvl w:ilvl="1" w:tplc="996064CA" w:tentative="1">
      <w:start w:val="1"/>
      <w:numFmt w:val="bullet"/>
      <w:lvlText w:val="•"/>
      <w:lvlJc w:val="left"/>
      <w:pPr>
        <w:tabs>
          <w:tab w:val="num" w:pos="1440"/>
        </w:tabs>
        <w:ind w:left="1440" w:hanging="360"/>
      </w:pPr>
      <w:rPr>
        <w:rFonts w:ascii="Tahoma" w:hAnsi="Tahoma" w:hint="default"/>
      </w:rPr>
    </w:lvl>
    <w:lvl w:ilvl="2" w:tplc="07301AF0" w:tentative="1">
      <w:start w:val="1"/>
      <w:numFmt w:val="bullet"/>
      <w:lvlText w:val="•"/>
      <w:lvlJc w:val="left"/>
      <w:pPr>
        <w:tabs>
          <w:tab w:val="num" w:pos="2160"/>
        </w:tabs>
        <w:ind w:left="2160" w:hanging="360"/>
      </w:pPr>
      <w:rPr>
        <w:rFonts w:ascii="Tahoma" w:hAnsi="Tahoma" w:hint="default"/>
      </w:rPr>
    </w:lvl>
    <w:lvl w:ilvl="3" w:tplc="D778D132" w:tentative="1">
      <w:start w:val="1"/>
      <w:numFmt w:val="bullet"/>
      <w:lvlText w:val="•"/>
      <w:lvlJc w:val="left"/>
      <w:pPr>
        <w:tabs>
          <w:tab w:val="num" w:pos="2880"/>
        </w:tabs>
        <w:ind w:left="2880" w:hanging="360"/>
      </w:pPr>
      <w:rPr>
        <w:rFonts w:ascii="Tahoma" w:hAnsi="Tahoma" w:hint="default"/>
      </w:rPr>
    </w:lvl>
    <w:lvl w:ilvl="4" w:tplc="F78E8894" w:tentative="1">
      <w:start w:val="1"/>
      <w:numFmt w:val="bullet"/>
      <w:lvlText w:val="•"/>
      <w:lvlJc w:val="left"/>
      <w:pPr>
        <w:tabs>
          <w:tab w:val="num" w:pos="3600"/>
        </w:tabs>
        <w:ind w:left="3600" w:hanging="360"/>
      </w:pPr>
      <w:rPr>
        <w:rFonts w:ascii="Tahoma" w:hAnsi="Tahoma" w:hint="default"/>
      </w:rPr>
    </w:lvl>
    <w:lvl w:ilvl="5" w:tplc="148C8DE0" w:tentative="1">
      <w:start w:val="1"/>
      <w:numFmt w:val="bullet"/>
      <w:lvlText w:val="•"/>
      <w:lvlJc w:val="left"/>
      <w:pPr>
        <w:tabs>
          <w:tab w:val="num" w:pos="4320"/>
        </w:tabs>
        <w:ind w:left="4320" w:hanging="360"/>
      </w:pPr>
      <w:rPr>
        <w:rFonts w:ascii="Tahoma" w:hAnsi="Tahoma" w:hint="default"/>
      </w:rPr>
    </w:lvl>
    <w:lvl w:ilvl="6" w:tplc="2FE24B70" w:tentative="1">
      <w:start w:val="1"/>
      <w:numFmt w:val="bullet"/>
      <w:lvlText w:val="•"/>
      <w:lvlJc w:val="left"/>
      <w:pPr>
        <w:tabs>
          <w:tab w:val="num" w:pos="5040"/>
        </w:tabs>
        <w:ind w:left="5040" w:hanging="360"/>
      </w:pPr>
      <w:rPr>
        <w:rFonts w:ascii="Tahoma" w:hAnsi="Tahoma" w:hint="default"/>
      </w:rPr>
    </w:lvl>
    <w:lvl w:ilvl="7" w:tplc="741CE09E" w:tentative="1">
      <w:start w:val="1"/>
      <w:numFmt w:val="bullet"/>
      <w:lvlText w:val="•"/>
      <w:lvlJc w:val="left"/>
      <w:pPr>
        <w:tabs>
          <w:tab w:val="num" w:pos="5760"/>
        </w:tabs>
        <w:ind w:left="5760" w:hanging="360"/>
      </w:pPr>
      <w:rPr>
        <w:rFonts w:ascii="Tahoma" w:hAnsi="Tahoma" w:hint="default"/>
      </w:rPr>
    </w:lvl>
    <w:lvl w:ilvl="8" w:tplc="D2F46A24" w:tentative="1">
      <w:start w:val="1"/>
      <w:numFmt w:val="bullet"/>
      <w:lvlText w:val="•"/>
      <w:lvlJc w:val="left"/>
      <w:pPr>
        <w:tabs>
          <w:tab w:val="num" w:pos="6480"/>
        </w:tabs>
        <w:ind w:left="6480" w:hanging="360"/>
      </w:pPr>
      <w:rPr>
        <w:rFonts w:ascii="Tahoma" w:hAnsi="Tahoma" w:hint="default"/>
      </w:rPr>
    </w:lvl>
  </w:abstractNum>
  <w:abstractNum w:abstractNumId="28">
    <w:nsid w:val="68183592"/>
    <w:multiLevelType w:val="hybridMultilevel"/>
    <w:tmpl w:val="CA70CAA0"/>
    <w:lvl w:ilvl="0" w:tplc="041F0005">
      <w:start w:val="1"/>
      <w:numFmt w:val="bullet"/>
      <w:lvlText w:val=""/>
      <w:lvlJc w:val="left"/>
      <w:pPr>
        <w:ind w:left="720" w:hanging="360"/>
      </w:pPr>
      <w:rPr>
        <w:rFonts w:ascii="Wingdings" w:hAnsi="Wingding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A3F3398"/>
    <w:multiLevelType w:val="hybridMultilevel"/>
    <w:tmpl w:val="F5F8EB30"/>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730D06E5"/>
    <w:multiLevelType w:val="hybridMultilevel"/>
    <w:tmpl w:val="7F80B220"/>
    <w:lvl w:ilvl="0" w:tplc="2A3EFFF0">
      <w:start w:val="1"/>
      <w:numFmt w:val="bullet"/>
      <w:lvlText w:val="•"/>
      <w:lvlJc w:val="left"/>
      <w:pPr>
        <w:tabs>
          <w:tab w:val="num" w:pos="720"/>
        </w:tabs>
        <w:ind w:left="720" w:hanging="360"/>
      </w:pPr>
      <w:rPr>
        <w:rFonts w:ascii="Tahoma" w:hAnsi="Tahoma" w:hint="default"/>
      </w:rPr>
    </w:lvl>
    <w:lvl w:ilvl="1" w:tplc="2D8805EA" w:tentative="1">
      <w:start w:val="1"/>
      <w:numFmt w:val="bullet"/>
      <w:lvlText w:val="•"/>
      <w:lvlJc w:val="left"/>
      <w:pPr>
        <w:tabs>
          <w:tab w:val="num" w:pos="1440"/>
        </w:tabs>
        <w:ind w:left="1440" w:hanging="360"/>
      </w:pPr>
      <w:rPr>
        <w:rFonts w:ascii="Tahoma" w:hAnsi="Tahoma" w:hint="default"/>
      </w:rPr>
    </w:lvl>
    <w:lvl w:ilvl="2" w:tplc="5B6CB72E" w:tentative="1">
      <w:start w:val="1"/>
      <w:numFmt w:val="bullet"/>
      <w:lvlText w:val="•"/>
      <w:lvlJc w:val="left"/>
      <w:pPr>
        <w:tabs>
          <w:tab w:val="num" w:pos="2160"/>
        </w:tabs>
        <w:ind w:left="2160" w:hanging="360"/>
      </w:pPr>
      <w:rPr>
        <w:rFonts w:ascii="Tahoma" w:hAnsi="Tahoma" w:hint="default"/>
      </w:rPr>
    </w:lvl>
    <w:lvl w:ilvl="3" w:tplc="0D605D44" w:tentative="1">
      <w:start w:val="1"/>
      <w:numFmt w:val="bullet"/>
      <w:lvlText w:val="•"/>
      <w:lvlJc w:val="left"/>
      <w:pPr>
        <w:tabs>
          <w:tab w:val="num" w:pos="2880"/>
        </w:tabs>
        <w:ind w:left="2880" w:hanging="360"/>
      </w:pPr>
      <w:rPr>
        <w:rFonts w:ascii="Tahoma" w:hAnsi="Tahoma" w:hint="default"/>
      </w:rPr>
    </w:lvl>
    <w:lvl w:ilvl="4" w:tplc="678A95DE" w:tentative="1">
      <w:start w:val="1"/>
      <w:numFmt w:val="bullet"/>
      <w:lvlText w:val="•"/>
      <w:lvlJc w:val="left"/>
      <w:pPr>
        <w:tabs>
          <w:tab w:val="num" w:pos="3600"/>
        </w:tabs>
        <w:ind w:left="3600" w:hanging="360"/>
      </w:pPr>
      <w:rPr>
        <w:rFonts w:ascii="Tahoma" w:hAnsi="Tahoma" w:hint="default"/>
      </w:rPr>
    </w:lvl>
    <w:lvl w:ilvl="5" w:tplc="109C9782" w:tentative="1">
      <w:start w:val="1"/>
      <w:numFmt w:val="bullet"/>
      <w:lvlText w:val="•"/>
      <w:lvlJc w:val="left"/>
      <w:pPr>
        <w:tabs>
          <w:tab w:val="num" w:pos="4320"/>
        </w:tabs>
        <w:ind w:left="4320" w:hanging="360"/>
      </w:pPr>
      <w:rPr>
        <w:rFonts w:ascii="Tahoma" w:hAnsi="Tahoma" w:hint="default"/>
      </w:rPr>
    </w:lvl>
    <w:lvl w:ilvl="6" w:tplc="056E969C" w:tentative="1">
      <w:start w:val="1"/>
      <w:numFmt w:val="bullet"/>
      <w:lvlText w:val="•"/>
      <w:lvlJc w:val="left"/>
      <w:pPr>
        <w:tabs>
          <w:tab w:val="num" w:pos="5040"/>
        </w:tabs>
        <w:ind w:left="5040" w:hanging="360"/>
      </w:pPr>
      <w:rPr>
        <w:rFonts w:ascii="Tahoma" w:hAnsi="Tahoma" w:hint="default"/>
      </w:rPr>
    </w:lvl>
    <w:lvl w:ilvl="7" w:tplc="4FD29890" w:tentative="1">
      <w:start w:val="1"/>
      <w:numFmt w:val="bullet"/>
      <w:lvlText w:val="•"/>
      <w:lvlJc w:val="left"/>
      <w:pPr>
        <w:tabs>
          <w:tab w:val="num" w:pos="5760"/>
        </w:tabs>
        <w:ind w:left="5760" w:hanging="360"/>
      </w:pPr>
      <w:rPr>
        <w:rFonts w:ascii="Tahoma" w:hAnsi="Tahoma" w:hint="default"/>
      </w:rPr>
    </w:lvl>
    <w:lvl w:ilvl="8" w:tplc="6CF8C18C" w:tentative="1">
      <w:start w:val="1"/>
      <w:numFmt w:val="bullet"/>
      <w:lvlText w:val="•"/>
      <w:lvlJc w:val="left"/>
      <w:pPr>
        <w:tabs>
          <w:tab w:val="num" w:pos="6480"/>
        </w:tabs>
        <w:ind w:left="6480" w:hanging="360"/>
      </w:pPr>
      <w:rPr>
        <w:rFonts w:ascii="Tahoma" w:hAnsi="Tahoma" w:hint="default"/>
      </w:rPr>
    </w:lvl>
  </w:abstractNum>
  <w:abstractNum w:abstractNumId="31">
    <w:nsid w:val="73CA6A06"/>
    <w:multiLevelType w:val="hybridMultilevel"/>
    <w:tmpl w:val="9288DA38"/>
    <w:lvl w:ilvl="0" w:tplc="43B4BAA8">
      <w:start w:val="1"/>
      <w:numFmt w:val="decimal"/>
      <w:pStyle w:val="Prrafonumerado"/>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2">
    <w:nsid w:val="76C8213F"/>
    <w:multiLevelType w:val="multilevel"/>
    <w:tmpl w:val="D0F4BA7A"/>
    <w:lvl w:ilvl="0">
      <w:start w:val="1"/>
      <w:numFmt w:val="decimal"/>
      <w:lvlText w:val="%1."/>
      <w:lvlJc w:val="left"/>
      <w:pPr>
        <w:tabs>
          <w:tab w:val="num" w:pos="1068"/>
        </w:tabs>
        <w:ind w:left="1068" w:hanging="360"/>
      </w:pPr>
      <w:rPr>
        <w:rFonts w:hint="default"/>
        <w:sz w:val="24"/>
      </w:rPr>
    </w:lvl>
    <w:lvl w:ilvl="1">
      <w:start w:val="1"/>
      <w:numFmt w:val="decimal"/>
      <w:lvlText w:val="%2."/>
      <w:lvlJc w:val="left"/>
      <w:pPr>
        <w:ind w:left="1788" w:hanging="360"/>
      </w:pPr>
      <w:rPr>
        <w:rFonts w:hint="default"/>
      </w:rPr>
    </w:lvl>
    <w:lvl w:ilvl="2">
      <w:start w:val="1"/>
      <w:numFmt w:val="upperLetter"/>
      <w:lvlText w:val="%3."/>
      <w:lvlJc w:val="left"/>
      <w:pPr>
        <w:ind w:left="2508" w:hanging="360"/>
      </w:pPr>
      <w:rPr>
        <w:rFonts w:hint="default"/>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33">
    <w:nsid w:val="7D5C7D0D"/>
    <w:multiLevelType w:val="hybridMultilevel"/>
    <w:tmpl w:val="D3FC21F6"/>
    <w:lvl w:ilvl="0" w:tplc="0C0A000F">
      <w:start w:val="1"/>
      <w:numFmt w:val="decimal"/>
      <w:lvlText w:val="%1."/>
      <w:lvlJc w:val="left"/>
      <w:pPr>
        <w:ind w:left="720" w:hanging="360"/>
      </w:pPr>
      <w:rPr>
        <w:rFonts w:hint="default"/>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nsid w:val="7E123E82"/>
    <w:multiLevelType w:val="hybridMultilevel"/>
    <w:tmpl w:val="8B0CC45E"/>
    <w:lvl w:ilvl="0" w:tplc="BF6626B0">
      <w:start w:val="1"/>
      <w:numFmt w:val="bullet"/>
      <w:lvlText w:val=""/>
      <w:lvlJc w:val="left"/>
      <w:pPr>
        <w:tabs>
          <w:tab w:val="num" w:pos="720"/>
        </w:tabs>
        <w:ind w:left="720" w:hanging="360"/>
      </w:pPr>
      <w:rPr>
        <w:rFonts w:ascii="Wingdings" w:hAnsi="Wingdings" w:hint="default"/>
      </w:rPr>
    </w:lvl>
    <w:lvl w:ilvl="1" w:tplc="B880955A">
      <w:numFmt w:val="bullet"/>
      <w:lvlText w:val=""/>
      <w:lvlPicBulletId w:val="0"/>
      <w:lvlJc w:val="left"/>
      <w:pPr>
        <w:tabs>
          <w:tab w:val="num" w:pos="1440"/>
        </w:tabs>
        <w:ind w:left="1440" w:hanging="360"/>
      </w:pPr>
      <w:rPr>
        <w:rFonts w:ascii="Symbol" w:hAnsi="Symbol" w:hint="default"/>
      </w:rPr>
    </w:lvl>
    <w:lvl w:ilvl="2" w:tplc="17626034" w:tentative="1">
      <w:start w:val="1"/>
      <w:numFmt w:val="bullet"/>
      <w:lvlText w:val=""/>
      <w:lvlJc w:val="left"/>
      <w:pPr>
        <w:tabs>
          <w:tab w:val="num" w:pos="2160"/>
        </w:tabs>
        <w:ind w:left="2160" w:hanging="360"/>
      </w:pPr>
      <w:rPr>
        <w:rFonts w:ascii="Wingdings" w:hAnsi="Wingdings" w:hint="default"/>
      </w:rPr>
    </w:lvl>
    <w:lvl w:ilvl="3" w:tplc="32FA1E4C" w:tentative="1">
      <w:start w:val="1"/>
      <w:numFmt w:val="bullet"/>
      <w:lvlText w:val=""/>
      <w:lvlJc w:val="left"/>
      <w:pPr>
        <w:tabs>
          <w:tab w:val="num" w:pos="2880"/>
        </w:tabs>
        <w:ind w:left="2880" w:hanging="360"/>
      </w:pPr>
      <w:rPr>
        <w:rFonts w:ascii="Wingdings" w:hAnsi="Wingdings" w:hint="default"/>
      </w:rPr>
    </w:lvl>
    <w:lvl w:ilvl="4" w:tplc="C5B2E48C" w:tentative="1">
      <w:start w:val="1"/>
      <w:numFmt w:val="bullet"/>
      <w:lvlText w:val=""/>
      <w:lvlJc w:val="left"/>
      <w:pPr>
        <w:tabs>
          <w:tab w:val="num" w:pos="3600"/>
        </w:tabs>
        <w:ind w:left="3600" w:hanging="360"/>
      </w:pPr>
      <w:rPr>
        <w:rFonts w:ascii="Wingdings" w:hAnsi="Wingdings" w:hint="default"/>
      </w:rPr>
    </w:lvl>
    <w:lvl w:ilvl="5" w:tplc="93A0D55E" w:tentative="1">
      <w:start w:val="1"/>
      <w:numFmt w:val="bullet"/>
      <w:lvlText w:val=""/>
      <w:lvlJc w:val="left"/>
      <w:pPr>
        <w:tabs>
          <w:tab w:val="num" w:pos="4320"/>
        </w:tabs>
        <w:ind w:left="4320" w:hanging="360"/>
      </w:pPr>
      <w:rPr>
        <w:rFonts w:ascii="Wingdings" w:hAnsi="Wingdings" w:hint="default"/>
      </w:rPr>
    </w:lvl>
    <w:lvl w:ilvl="6" w:tplc="3878A97A" w:tentative="1">
      <w:start w:val="1"/>
      <w:numFmt w:val="bullet"/>
      <w:lvlText w:val=""/>
      <w:lvlJc w:val="left"/>
      <w:pPr>
        <w:tabs>
          <w:tab w:val="num" w:pos="5040"/>
        </w:tabs>
        <w:ind w:left="5040" w:hanging="360"/>
      </w:pPr>
      <w:rPr>
        <w:rFonts w:ascii="Wingdings" w:hAnsi="Wingdings" w:hint="default"/>
      </w:rPr>
    </w:lvl>
    <w:lvl w:ilvl="7" w:tplc="1FC04AE0" w:tentative="1">
      <w:start w:val="1"/>
      <w:numFmt w:val="bullet"/>
      <w:lvlText w:val=""/>
      <w:lvlJc w:val="left"/>
      <w:pPr>
        <w:tabs>
          <w:tab w:val="num" w:pos="5760"/>
        </w:tabs>
        <w:ind w:left="5760" w:hanging="360"/>
      </w:pPr>
      <w:rPr>
        <w:rFonts w:ascii="Wingdings" w:hAnsi="Wingdings" w:hint="default"/>
      </w:rPr>
    </w:lvl>
    <w:lvl w:ilvl="8" w:tplc="FC70F93C" w:tentative="1">
      <w:start w:val="1"/>
      <w:numFmt w:val="bullet"/>
      <w:lvlText w:val=""/>
      <w:lvlJc w:val="left"/>
      <w:pPr>
        <w:tabs>
          <w:tab w:val="num" w:pos="6480"/>
        </w:tabs>
        <w:ind w:left="6480" w:hanging="360"/>
      </w:pPr>
      <w:rPr>
        <w:rFonts w:ascii="Wingdings" w:hAnsi="Wingdings" w:hint="default"/>
      </w:rPr>
    </w:lvl>
  </w:abstractNum>
  <w:abstractNum w:abstractNumId="35">
    <w:nsid w:val="7E472D6E"/>
    <w:multiLevelType w:val="hybridMultilevel"/>
    <w:tmpl w:val="BF140E1E"/>
    <w:lvl w:ilvl="0" w:tplc="FAF058BA">
      <w:start w:val="1"/>
      <w:numFmt w:val="bullet"/>
      <w:pStyle w:val="ListeMaddemi"/>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24"/>
  </w:num>
  <w:num w:numId="3">
    <w:abstractNumId w:val="23"/>
  </w:num>
  <w:num w:numId="4">
    <w:abstractNumId w:val="27"/>
  </w:num>
  <w:num w:numId="5">
    <w:abstractNumId w:val="0"/>
  </w:num>
  <w:num w:numId="6">
    <w:abstractNumId w:val="30"/>
  </w:num>
  <w:num w:numId="7">
    <w:abstractNumId w:val="7"/>
  </w:num>
  <w:num w:numId="8">
    <w:abstractNumId w:val="1"/>
  </w:num>
  <w:num w:numId="9">
    <w:abstractNumId w:val="31"/>
  </w:num>
  <w:num w:numId="10">
    <w:abstractNumId w:val="35"/>
  </w:num>
  <w:num w:numId="11">
    <w:abstractNumId w:val="6"/>
  </w:num>
  <w:num w:numId="12">
    <w:abstractNumId w:val="22"/>
  </w:num>
  <w:num w:numId="13">
    <w:abstractNumId w:val="14"/>
  </w:num>
  <w:num w:numId="14">
    <w:abstractNumId w:val="13"/>
  </w:num>
  <w:num w:numId="15">
    <w:abstractNumId w:val="20"/>
  </w:num>
  <w:num w:numId="16">
    <w:abstractNumId w:val="5"/>
  </w:num>
  <w:num w:numId="17">
    <w:abstractNumId w:val="33"/>
  </w:num>
  <w:num w:numId="18">
    <w:abstractNumId w:val="11"/>
  </w:num>
  <w:num w:numId="19">
    <w:abstractNumId w:val="9"/>
  </w:num>
  <w:num w:numId="20">
    <w:abstractNumId w:val="34"/>
  </w:num>
  <w:num w:numId="21">
    <w:abstractNumId w:val="21"/>
  </w:num>
  <w:num w:numId="22">
    <w:abstractNumId w:val="3"/>
  </w:num>
  <w:num w:numId="23">
    <w:abstractNumId w:val="12"/>
  </w:num>
  <w:num w:numId="24">
    <w:abstractNumId w:val="8"/>
  </w:num>
  <w:num w:numId="25">
    <w:abstractNumId w:val="16"/>
  </w:num>
  <w:num w:numId="26">
    <w:abstractNumId w:val="2"/>
  </w:num>
  <w:num w:numId="27">
    <w:abstractNumId w:val="10"/>
  </w:num>
  <w:num w:numId="28">
    <w:abstractNumId w:val="18"/>
  </w:num>
  <w:num w:numId="29">
    <w:abstractNumId w:val="4"/>
  </w:num>
  <w:num w:numId="30">
    <w:abstractNumId w:val="25"/>
  </w:num>
  <w:num w:numId="31">
    <w:abstractNumId w:val="32"/>
  </w:num>
  <w:num w:numId="32">
    <w:abstractNumId w:val="17"/>
  </w:num>
  <w:num w:numId="33">
    <w:abstractNumId w:val="26"/>
  </w:num>
  <w:num w:numId="34">
    <w:abstractNumId w:val="15"/>
  </w:num>
  <w:num w:numId="35">
    <w:abstractNumId w:val="29"/>
  </w:num>
  <w:num w:numId="36">
    <w:abstractNumId w:val="2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o:colormru v:ext="edit" colors="#b2b2b2,#ddd,silver,#dfdfdf,#d5d5d5,#eaeae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0C3"/>
    <w:rsid w:val="00047763"/>
    <w:rsid w:val="00071471"/>
    <w:rsid w:val="000C3787"/>
    <w:rsid w:val="000C425D"/>
    <w:rsid w:val="000D33C6"/>
    <w:rsid w:val="00161899"/>
    <w:rsid w:val="00165A71"/>
    <w:rsid w:val="001C552C"/>
    <w:rsid w:val="001F02E6"/>
    <w:rsid w:val="002201A1"/>
    <w:rsid w:val="00223DC5"/>
    <w:rsid w:val="00227F86"/>
    <w:rsid w:val="0024337D"/>
    <w:rsid w:val="002612D4"/>
    <w:rsid w:val="0028307A"/>
    <w:rsid w:val="00283DAB"/>
    <w:rsid w:val="002A0BA5"/>
    <w:rsid w:val="002A7C5B"/>
    <w:rsid w:val="002C3DD7"/>
    <w:rsid w:val="002C5ED9"/>
    <w:rsid w:val="002E7E3D"/>
    <w:rsid w:val="002F0B96"/>
    <w:rsid w:val="002F1F5F"/>
    <w:rsid w:val="003122F3"/>
    <w:rsid w:val="003140AF"/>
    <w:rsid w:val="00315B80"/>
    <w:rsid w:val="00322915"/>
    <w:rsid w:val="00341504"/>
    <w:rsid w:val="0035031B"/>
    <w:rsid w:val="003564E1"/>
    <w:rsid w:val="00363819"/>
    <w:rsid w:val="0036687B"/>
    <w:rsid w:val="003A52D3"/>
    <w:rsid w:val="003C781D"/>
    <w:rsid w:val="003C7E2E"/>
    <w:rsid w:val="003F1051"/>
    <w:rsid w:val="00431125"/>
    <w:rsid w:val="00431FD3"/>
    <w:rsid w:val="004768F4"/>
    <w:rsid w:val="004942DD"/>
    <w:rsid w:val="0049466C"/>
    <w:rsid w:val="00500EA9"/>
    <w:rsid w:val="0051587C"/>
    <w:rsid w:val="00545E27"/>
    <w:rsid w:val="005D7AAF"/>
    <w:rsid w:val="00620D6E"/>
    <w:rsid w:val="00646841"/>
    <w:rsid w:val="006566E0"/>
    <w:rsid w:val="00670ADC"/>
    <w:rsid w:val="00687CB2"/>
    <w:rsid w:val="006A37B3"/>
    <w:rsid w:val="00711B27"/>
    <w:rsid w:val="007271D5"/>
    <w:rsid w:val="007458C8"/>
    <w:rsid w:val="0075620B"/>
    <w:rsid w:val="00782582"/>
    <w:rsid w:val="007A53A7"/>
    <w:rsid w:val="007B085B"/>
    <w:rsid w:val="007B60D5"/>
    <w:rsid w:val="007E1598"/>
    <w:rsid w:val="00816B71"/>
    <w:rsid w:val="0082387F"/>
    <w:rsid w:val="008273C0"/>
    <w:rsid w:val="0082746E"/>
    <w:rsid w:val="00854B29"/>
    <w:rsid w:val="008850B9"/>
    <w:rsid w:val="00891AD0"/>
    <w:rsid w:val="008A75E4"/>
    <w:rsid w:val="008B435A"/>
    <w:rsid w:val="008D52C9"/>
    <w:rsid w:val="008E4A3B"/>
    <w:rsid w:val="00990136"/>
    <w:rsid w:val="009A7C96"/>
    <w:rsid w:val="009B60B2"/>
    <w:rsid w:val="009C2234"/>
    <w:rsid w:val="009F74D9"/>
    <w:rsid w:val="00A26DDD"/>
    <w:rsid w:val="00A278B8"/>
    <w:rsid w:val="00AB0525"/>
    <w:rsid w:val="00B10DDE"/>
    <w:rsid w:val="00B44FD0"/>
    <w:rsid w:val="00B64A97"/>
    <w:rsid w:val="00B64F6B"/>
    <w:rsid w:val="00B97526"/>
    <w:rsid w:val="00BB0257"/>
    <w:rsid w:val="00BF5EBF"/>
    <w:rsid w:val="00C27A80"/>
    <w:rsid w:val="00C657E0"/>
    <w:rsid w:val="00C800C3"/>
    <w:rsid w:val="00CC610F"/>
    <w:rsid w:val="00CE3AD8"/>
    <w:rsid w:val="00CE709B"/>
    <w:rsid w:val="00CF13C5"/>
    <w:rsid w:val="00CF15F2"/>
    <w:rsid w:val="00D30B52"/>
    <w:rsid w:val="00DD4201"/>
    <w:rsid w:val="00E0317C"/>
    <w:rsid w:val="00E47F91"/>
    <w:rsid w:val="00E753BF"/>
    <w:rsid w:val="00EA48FB"/>
    <w:rsid w:val="00EB3025"/>
    <w:rsid w:val="00EF45C5"/>
    <w:rsid w:val="00F20EFC"/>
    <w:rsid w:val="00F32906"/>
    <w:rsid w:val="00F371F4"/>
    <w:rsid w:val="00F46248"/>
    <w:rsid w:val="00F50EF7"/>
    <w:rsid w:val="00F639BB"/>
    <w:rsid w:val="00F64D10"/>
    <w:rsid w:val="00F8637E"/>
    <w:rsid w:val="00FC4E63"/>
    <w:rsid w:val="00FC779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2b2b2,#ddd,silver,#dfdfdf,#d5d5d5,#eaeaea"/>
    </o:shapedefaults>
    <o:shapelayout v:ext="edit">
      <o:idmap v:ext="edit" data="1"/>
    </o:shapelayout>
  </w:shapeDefaults>
  <w:decimalSymbol w:val="."/>
  <w:listSeparator w:val=";"/>
  <w14:docId w14:val="64755F93"/>
  <w15:docId w15:val="{8C858D4D-11D3-45F1-8F6F-9BEA43FDF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40AF"/>
    <w:pPr>
      <w:spacing w:line="360" w:lineRule="auto"/>
      <w:jc w:val="both"/>
    </w:pPr>
    <w:rPr>
      <w:rFonts w:ascii="Century Gothic" w:hAnsi="Century Gothic" w:cs="Tahoma"/>
      <w:bCs/>
      <w:color w:val="000000"/>
      <w:sz w:val="24"/>
      <w:szCs w:val="24"/>
      <w:lang w:val="en-US" w:eastAsia="en-US"/>
    </w:rPr>
  </w:style>
  <w:style w:type="paragraph" w:styleId="Balk1">
    <w:name w:val="heading 1"/>
    <w:basedOn w:val="Normal"/>
    <w:next w:val="Normal"/>
    <w:link w:val="Balk1Char"/>
    <w:qFormat/>
    <w:rsid w:val="002F0B96"/>
    <w:pPr>
      <w:numPr>
        <w:numId w:val="12"/>
      </w:numPr>
      <w:pBdr>
        <w:bottom w:val="single" w:sz="12" w:space="1" w:color="A6A6A6" w:themeColor="background1" w:themeShade="A6"/>
      </w:pBdr>
      <w:ind w:left="431" w:hanging="431"/>
      <w:jc w:val="left"/>
      <w:outlineLvl w:val="0"/>
    </w:pPr>
    <w:rPr>
      <w:rFonts w:cs="Arial"/>
      <w:b/>
      <w:sz w:val="32"/>
      <w:lang w:val="es-ES"/>
    </w:rPr>
  </w:style>
  <w:style w:type="paragraph" w:styleId="Balk2">
    <w:name w:val="heading 2"/>
    <w:basedOn w:val="Balk4"/>
    <w:next w:val="Normal"/>
    <w:qFormat/>
    <w:rsid w:val="002F0B96"/>
    <w:pPr>
      <w:numPr>
        <w:ilvl w:val="1"/>
      </w:numPr>
      <w:spacing w:after="100" w:afterAutospacing="1"/>
      <w:ind w:left="1003" w:hanging="578"/>
      <w:outlineLvl w:val="1"/>
    </w:pPr>
    <w:rPr>
      <w:rFonts w:cs="Arial"/>
      <w:bCs/>
      <w:sz w:val="28"/>
      <w:lang w:val="es-ES"/>
    </w:rPr>
  </w:style>
  <w:style w:type="paragraph" w:styleId="Balk3">
    <w:name w:val="heading 3"/>
    <w:next w:val="Normal"/>
    <w:rsid w:val="003140AF"/>
    <w:pPr>
      <w:numPr>
        <w:ilvl w:val="2"/>
        <w:numId w:val="12"/>
      </w:numPr>
      <w:spacing w:after="100" w:afterAutospacing="1" w:line="360" w:lineRule="auto"/>
      <w:ind w:left="1571"/>
      <w:outlineLvl w:val="2"/>
    </w:pPr>
    <w:rPr>
      <w:rFonts w:ascii="Century Gothic" w:hAnsi="Century Gothic"/>
      <w:i/>
      <w:sz w:val="24"/>
      <w:lang w:val="it-IT" w:eastAsia="en-US"/>
    </w:rPr>
  </w:style>
  <w:style w:type="paragraph" w:styleId="Balk4">
    <w:name w:val="heading 4"/>
    <w:basedOn w:val="Normal"/>
    <w:next w:val="Normal"/>
    <w:pPr>
      <w:keepNext/>
      <w:numPr>
        <w:ilvl w:val="3"/>
        <w:numId w:val="12"/>
      </w:numPr>
      <w:outlineLvl w:val="3"/>
    </w:pPr>
    <w:rPr>
      <w:b/>
      <w:bCs w:val="0"/>
      <w:lang w:val="it-IT"/>
    </w:rPr>
  </w:style>
  <w:style w:type="paragraph" w:styleId="Balk5">
    <w:name w:val="heading 5"/>
    <w:basedOn w:val="Normal"/>
    <w:next w:val="Normal"/>
    <w:pPr>
      <w:keepNext/>
      <w:numPr>
        <w:ilvl w:val="4"/>
        <w:numId w:val="12"/>
      </w:numPr>
      <w:outlineLvl w:val="4"/>
    </w:pPr>
    <w:rPr>
      <w:sz w:val="44"/>
    </w:rPr>
  </w:style>
  <w:style w:type="paragraph" w:styleId="Balk6">
    <w:name w:val="heading 6"/>
    <w:basedOn w:val="Normal"/>
    <w:next w:val="Normal"/>
    <w:pPr>
      <w:keepNext/>
      <w:numPr>
        <w:ilvl w:val="5"/>
        <w:numId w:val="12"/>
      </w:numPr>
      <w:autoSpaceDE w:val="0"/>
      <w:autoSpaceDN w:val="0"/>
      <w:adjustRightInd w:val="0"/>
      <w:outlineLvl w:val="5"/>
    </w:pPr>
    <w:rPr>
      <w:rFonts w:ascii="Verdana" w:hAnsi="Verdana"/>
      <w:b/>
      <w:bCs w:val="0"/>
      <w:sz w:val="16"/>
      <w:szCs w:val="16"/>
    </w:rPr>
  </w:style>
  <w:style w:type="paragraph" w:styleId="Balk7">
    <w:name w:val="heading 7"/>
    <w:basedOn w:val="Normal"/>
    <w:next w:val="Normal"/>
    <w:pPr>
      <w:keepNext/>
      <w:numPr>
        <w:ilvl w:val="6"/>
        <w:numId w:val="12"/>
      </w:numPr>
      <w:autoSpaceDE w:val="0"/>
      <w:autoSpaceDN w:val="0"/>
      <w:adjustRightInd w:val="0"/>
      <w:jc w:val="center"/>
      <w:outlineLvl w:val="6"/>
    </w:pPr>
    <w:rPr>
      <w:rFonts w:ascii="Verdana" w:hAnsi="Verdana"/>
      <w:b/>
      <w:bCs w:val="0"/>
      <w:sz w:val="28"/>
      <w:szCs w:val="16"/>
    </w:rPr>
  </w:style>
  <w:style w:type="paragraph" w:styleId="Balk8">
    <w:name w:val="heading 8"/>
    <w:basedOn w:val="Normal"/>
    <w:next w:val="Normal"/>
    <w:pPr>
      <w:keepNext/>
      <w:numPr>
        <w:ilvl w:val="7"/>
        <w:numId w:val="12"/>
      </w:numPr>
      <w:outlineLvl w:val="7"/>
    </w:pPr>
    <w:rPr>
      <w:rFonts w:ascii="Arial" w:hAnsi="Arial" w:cs="Arial"/>
      <w:b/>
      <w:bCs w:val="0"/>
      <w:sz w:val="20"/>
    </w:rPr>
  </w:style>
  <w:style w:type="paragraph" w:styleId="Balk9">
    <w:name w:val="heading 9"/>
    <w:basedOn w:val="Normal"/>
    <w:next w:val="Normal"/>
    <w:pPr>
      <w:keepNext/>
      <w:numPr>
        <w:ilvl w:val="8"/>
        <w:numId w:val="12"/>
      </w:numPr>
      <w:outlineLvl w:val="8"/>
    </w:pPr>
    <w:rPr>
      <w:b/>
      <w:bCs w:val="0"/>
      <w:color w:val="3366F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T1">
    <w:name w:val="toc 1"/>
    <w:next w:val="Normal"/>
    <w:uiPriority w:val="39"/>
    <w:rsid w:val="007271D5"/>
    <w:pPr>
      <w:spacing w:before="120" w:after="120" w:line="360" w:lineRule="auto"/>
    </w:pPr>
    <w:rPr>
      <w:rFonts w:ascii="Century Gothic" w:hAnsi="Century Gothic" w:cs="Tahoma"/>
      <w:b/>
      <w:bCs/>
      <w:color w:val="000000"/>
      <w:sz w:val="24"/>
      <w:lang w:val="en-US" w:eastAsia="en-US"/>
    </w:rPr>
  </w:style>
  <w:style w:type="paragraph" w:styleId="stbilgi">
    <w:name w:val="header"/>
    <w:link w:val="stbilgiChar"/>
    <w:uiPriority w:val="99"/>
    <w:pPr>
      <w:tabs>
        <w:tab w:val="center" w:pos="4819"/>
        <w:tab w:val="right" w:pos="9638"/>
      </w:tabs>
    </w:pPr>
    <w:rPr>
      <w:rFonts w:ascii="Tahoma" w:hAnsi="Tahoma"/>
      <w:lang w:val="en-GB" w:eastAsia="en-US"/>
    </w:rPr>
  </w:style>
  <w:style w:type="paragraph" w:styleId="Altbilgi">
    <w:name w:val="footer"/>
    <w:pPr>
      <w:tabs>
        <w:tab w:val="center" w:pos="4819"/>
        <w:tab w:val="right" w:pos="9638"/>
      </w:tabs>
    </w:pPr>
    <w:rPr>
      <w:rFonts w:ascii="Tahoma" w:hAnsi="Tahoma"/>
      <w:lang w:val="en-GB" w:eastAsia="en-US"/>
    </w:rPr>
  </w:style>
  <w:style w:type="character" w:styleId="SayfaNumaras">
    <w:name w:val="page number"/>
    <w:basedOn w:val="VarsaylanParagrafYazTipi"/>
  </w:style>
  <w:style w:type="paragraph" w:customStyle="1" w:styleId="Datacopertina">
    <w:name w:val="Data copertina"/>
    <w:pPr>
      <w:jc w:val="right"/>
    </w:pPr>
    <w:rPr>
      <w:rFonts w:ascii="Tahoma" w:hAnsi="Tahoma"/>
      <w:sz w:val="24"/>
      <w:lang w:val="en-GB" w:eastAsia="en-US"/>
    </w:rPr>
  </w:style>
  <w:style w:type="paragraph" w:styleId="T2">
    <w:name w:val="toc 2"/>
    <w:next w:val="Normal"/>
    <w:uiPriority w:val="39"/>
    <w:rsid w:val="007271D5"/>
    <w:pPr>
      <w:spacing w:line="360" w:lineRule="auto"/>
      <w:ind w:left="240"/>
    </w:pPr>
    <w:rPr>
      <w:rFonts w:ascii="Century Gothic" w:hAnsi="Century Gothic" w:cs="Tahoma"/>
      <w:color w:val="000000"/>
      <w:sz w:val="24"/>
      <w:lang w:val="en-US" w:eastAsia="en-US"/>
    </w:rPr>
  </w:style>
  <w:style w:type="paragraph" w:customStyle="1" w:styleId="Labelindice">
    <w:name w:val="Label indice"/>
    <w:basedOn w:val="Balk1"/>
  </w:style>
  <w:style w:type="paragraph" w:styleId="T3">
    <w:name w:val="toc 3"/>
    <w:next w:val="Normal"/>
    <w:uiPriority w:val="39"/>
    <w:rsid w:val="007271D5"/>
    <w:pPr>
      <w:spacing w:line="360" w:lineRule="auto"/>
      <w:ind w:left="480"/>
    </w:pPr>
    <w:rPr>
      <w:rFonts w:ascii="Century Gothic" w:hAnsi="Century Gothic" w:cs="Tahoma"/>
      <w:iCs/>
      <w:color w:val="000000"/>
      <w:sz w:val="24"/>
      <w:lang w:val="en-US" w:eastAsia="en-US"/>
    </w:rPr>
  </w:style>
  <w:style w:type="paragraph" w:styleId="T4">
    <w:name w:val="toc 4"/>
    <w:basedOn w:val="Normal"/>
    <w:next w:val="Normal"/>
    <w:autoRedefine/>
    <w:semiHidden/>
    <w:pPr>
      <w:ind w:left="720"/>
      <w:jc w:val="left"/>
    </w:pPr>
    <w:rPr>
      <w:rFonts w:asciiTheme="minorHAnsi" w:hAnsiTheme="minorHAnsi"/>
      <w:bCs w:val="0"/>
      <w:sz w:val="18"/>
      <w:szCs w:val="18"/>
    </w:rPr>
  </w:style>
  <w:style w:type="paragraph" w:styleId="T5">
    <w:name w:val="toc 5"/>
    <w:basedOn w:val="Normal"/>
    <w:next w:val="Normal"/>
    <w:autoRedefine/>
    <w:semiHidden/>
    <w:pPr>
      <w:ind w:left="960"/>
      <w:jc w:val="left"/>
    </w:pPr>
    <w:rPr>
      <w:rFonts w:asciiTheme="minorHAnsi" w:hAnsiTheme="minorHAnsi"/>
      <w:bCs w:val="0"/>
      <w:sz w:val="18"/>
      <w:szCs w:val="18"/>
    </w:rPr>
  </w:style>
  <w:style w:type="paragraph" w:styleId="T6">
    <w:name w:val="toc 6"/>
    <w:basedOn w:val="Normal"/>
    <w:next w:val="Normal"/>
    <w:autoRedefine/>
    <w:semiHidden/>
    <w:pPr>
      <w:ind w:left="1200"/>
      <w:jc w:val="left"/>
    </w:pPr>
    <w:rPr>
      <w:rFonts w:asciiTheme="minorHAnsi" w:hAnsiTheme="minorHAnsi"/>
      <w:bCs w:val="0"/>
      <w:sz w:val="18"/>
      <w:szCs w:val="18"/>
    </w:rPr>
  </w:style>
  <w:style w:type="paragraph" w:styleId="T7">
    <w:name w:val="toc 7"/>
    <w:basedOn w:val="Normal"/>
    <w:next w:val="Normal"/>
    <w:autoRedefine/>
    <w:semiHidden/>
    <w:pPr>
      <w:ind w:left="1440"/>
      <w:jc w:val="left"/>
    </w:pPr>
    <w:rPr>
      <w:rFonts w:asciiTheme="minorHAnsi" w:hAnsiTheme="minorHAnsi"/>
      <w:bCs w:val="0"/>
      <w:sz w:val="18"/>
      <w:szCs w:val="18"/>
    </w:rPr>
  </w:style>
  <w:style w:type="paragraph" w:styleId="T8">
    <w:name w:val="toc 8"/>
    <w:basedOn w:val="Normal"/>
    <w:next w:val="Normal"/>
    <w:autoRedefine/>
    <w:semiHidden/>
    <w:pPr>
      <w:ind w:left="1680"/>
      <w:jc w:val="left"/>
    </w:pPr>
    <w:rPr>
      <w:rFonts w:asciiTheme="minorHAnsi" w:hAnsiTheme="minorHAnsi"/>
      <w:bCs w:val="0"/>
      <w:sz w:val="18"/>
      <w:szCs w:val="18"/>
    </w:rPr>
  </w:style>
  <w:style w:type="paragraph" w:styleId="T9">
    <w:name w:val="toc 9"/>
    <w:basedOn w:val="Normal"/>
    <w:next w:val="Normal"/>
    <w:autoRedefine/>
    <w:semiHidden/>
    <w:pPr>
      <w:ind w:left="1920"/>
      <w:jc w:val="left"/>
    </w:pPr>
    <w:rPr>
      <w:rFonts w:asciiTheme="minorHAnsi" w:hAnsiTheme="minorHAnsi"/>
      <w:bCs w:val="0"/>
      <w:sz w:val="18"/>
      <w:szCs w:val="18"/>
    </w:rPr>
  </w:style>
  <w:style w:type="character" w:styleId="Kpr">
    <w:name w:val="Hyperlink"/>
    <w:uiPriority w:val="99"/>
    <w:rPr>
      <w:color w:val="0000FF"/>
      <w:u w:val="single"/>
    </w:rPr>
  </w:style>
  <w:style w:type="paragraph" w:styleId="GvdeMetniGirintisi">
    <w:name w:val="Body Text Indent"/>
    <w:basedOn w:val="Normal"/>
    <w:pPr>
      <w:jc w:val="right"/>
    </w:pPr>
    <w:rPr>
      <w:sz w:val="36"/>
      <w:lang w:val="it-IT"/>
    </w:rPr>
  </w:style>
  <w:style w:type="paragraph" w:customStyle="1" w:styleId="LabelBP">
    <w:name w:val="Label BP"/>
    <w:pPr>
      <w:jc w:val="right"/>
    </w:pPr>
    <w:rPr>
      <w:rFonts w:ascii="Tahoma" w:hAnsi="Tahoma"/>
      <w:bCs/>
      <w:smallCaps/>
      <w:sz w:val="56"/>
      <w:lang w:val="en-GB" w:eastAsia="en-US"/>
    </w:rPr>
  </w:style>
  <w:style w:type="paragraph" w:styleId="GvdeMetniGirintisi2">
    <w:name w:val="Body Text Indent 2"/>
    <w:basedOn w:val="Normal"/>
    <w:rPr>
      <w:lang w:val="it-IT"/>
    </w:rPr>
  </w:style>
  <w:style w:type="character" w:styleId="zlenenKpr">
    <w:name w:val="FollowedHyperlink"/>
    <w:rPr>
      <w:color w:val="800080"/>
      <w:u w:val="single"/>
    </w:rPr>
  </w:style>
  <w:style w:type="paragraph" w:styleId="GvdeMetni">
    <w:name w:val="Body Text"/>
    <w:basedOn w:val="Normal"/>
    <w:pPr>
      <w:keepNext/>
      <w:spacing w:before="120" w:line="240" w:lineRule="auto"/>
      <w:outlineLvl w:val="0"/>
    </w:pPr>
    <w:rPr>
      <w:rFonts w:ascii="Verdana" w:hAnsi="Verdana" w:cs="Arial"/>
      <w:bCs w:val="0"/>
      <w:szCs w:val="20"/>
      <w:lang w:val="it-IT"/>
    </w:rPr>
  </w:style>
  <w:style w:type="paragraph" w:styleId="GvdeMetni2">
    <w:name w:val="Body Text 2"/>
    <w:basedOn w:val="Normal"/>
    <w:rPr>
      <w:rFonts w:ascii="Arial" w:hAnsi="Arial" w:cs="Arial"/>
      <w:sz w:val="20"/>
    </w:rPr>
  </w:style>
  <w:style w:type="paragraph" w:styleId="GvdeMetni3">
    <w:name w:val="Body Text 3"/>
    <w:basedOn w:val="Normal"/>
    <w:pPr>
      <w:spacing w:before="240"/>
    </w:pPr>
    <w:rPr>
      <w:b/>
      <w:bCs w:val="0"/>
      <w:lang w:val="it-IT"/>
    </w:rPr>
  </w:style>
  <w:style w:type="paragraph" w:customStyle="1" w:styleId="CorpoTesto">
    <w:name w:val="CorpoTesto"/>
    <w:basedOn w:val="Normal"/>
    <w:pPr>
      <w:spacing w:before="120" w:line="240" w:lineRule="auto"/>
    </w:pPr>
    <w:rPr>
      <w:rFonts w:ascii="Verdana" w:hAnsi="Verdana"/>
      <w:bCs w:val="0"/>
      <w:sz w:val="20"/>
      <w:szCs w:val="20"/>
      <w:lang w:val="it-IT"/>
    </w:rPr>
  </w:style>
  <w:style w:type="paragraph" w:styleId="GvdeMetniGirintisi3">
    <w:name w:val="Body Text Indent 3"/>
    <w:basedOn w:val="Normal"/>
    <w:pPr>
      <w:ind w:left="720"/>
    </w:pPr>
    <w:rPr>
      <w:lang w:val="it-IT"/>
    </w:rPr>
  </w:style>
  <w:style w:type="paragraph" w:styleId="NormalWeb">
    <w:name w:val="Normal (Web)"/>
    <w:basedOn w:val="Normal"/>
    <w:uiPriority w:val="99"/>
    <w:rPr>
      <w:bCs w:val="0"/>
    </w:rPr>
  </w:style>
  <w:style w:type="paragraph" w:customStyle="1" w:styleId="Guidelines">
    <w:name w:val="Guidelines"/>
    <w:rPr>
      <w:rFonts w:ascii="Arial" w:hAnsi="Arial"/>
      <w:b/>
      <w:bCs/>
      <w:color w:val="FFFFFF"/>
      <w:sz w:val="22"/>
      <w:lang w:val="en-US" w:eastAsia="it-IT"/>
    </w:rPr>
  </w:style>
  <w:style w:type="character" w:customStyle="1" w:styleId="NormalWebChar">
    <w:name w:val="Normal (Web) Char"/>
    <w:rPr>
      <w:rFonts w:ascii="Tahoma" w:hAnsi="Tahoma" w:cs="Tahoma"/>
      <w:color w:val="000000"/>
      <w:sz w:val="22"/>
      <w:szCs w:val="24"/>
      <w:lang w:val="en-US" w:eastAsia="en-US" w:bidi="ar-SA"/>
    </w:rPr>
  </w:style>
  <w:style w:type="character" w:customStyle="1" w:styleId="Heading2Char">
    <w:name w:val="Heading 2 Char"/>
    <w:rPr>
      <w:rFonts w:ascii="Tahoma" w:hAnsi="Tahoma" w:cs="Tahoma"/>
      <w:b/>
      <w:sz w:val="32"/>
      <w:lang w:val="en-GB" w:eastAsia="en-US" w:bidi="ar-SA"/>
    </w:rPr>
  </w:style>
  <w:style w:type="paragraph" w:customStyle="1" w:styleId="NormalArial">
    <w:name w:val="Normal Arial"/>
    <w:basedOn w:val="Normal"/>
    <w:pPr>
      <w:spacing w:line="240" w:lineRule="auto"/>
    </w:pPr>
    <w:rPr>
      <w:rFonts w:ascii="Arial" w:hAnsi="Arial"/>
      <w:bCs w:val="0"/>
      <w:snapToGrid w:val="0"/>
      <w:sz w:val="20"/>
    </w:rPr>
  </w:style>
  <w:style w:type="paragraph" w:styleId="BalonMetni">
    <w:name w:val="Balloon Text"/>
    <w:basedOn w:val="Normal"/>
    <w:semiHidden/>
    <w:rPr>
      <w:sz w:val="16"/>
      <w:szCs w:val="16"/>
    </w:rPr>
  </w:style>
  <w:style w:type="paragraph" w:customStyle="1" w:styleId="SectionTitle">
    <w:name w:val="Section Title"/>
    <w:basedOn w:val="Balk3"/>
    <w:rsid w:val="008A75E4"/>
    <w:pPr>
      <w:pBdr>
        <w:bottom w:val="single" w:sz="12" w:space="3" w:color="999999"/>
      </w:pBdr>
    </w:pPr>
    <w:rPr>
      <w:rFonts w:ascii="Arial" w:hAnsi="Arial" w:cs="Arial"/>
      <w:b/>
      <w:bCs/>
      <w:sz w:val="32"/>
      <w:szCs w:val="32"/>
      <w:lang w:val="en-US"/>
    </w:rPr>
  </w:style>
  <w:style w:type="paragraph" w:styleId="ListeMaddemi">
    <w:name w:val="List Bullet"/>
    <w:basedOn w:val="Normal"/>
    <w:autoRedefine/>
    <w:rsid w:val="00BF5EBF"/>
    <w:pPr>
      <w:numPr>
        <w:numId w:val="10"/>
      </w:numPr>
    </w:pPr>
  </w:style>
  <w:style w:type="table" w:styleId="TabloKlavuzu">
    <w:name w:val="Table Grid"/>
    <w:basedOn w:val="NormalTablo"/>
    <w:rsid w:val="00BF5EBF"/>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2ArialGray-80">
    <w:name w:val="Style Heading 2 + Arial Gray-80%"/>
    <w:basedOn w:val="Balk2"/>
    <w:rsid w:val="00161899"/>
    <w:rPr>
      <w:rFonts w:ascii="Arial" w:hAnsi="Arial"/>
      <w:bCs w:val="0"/>
      <w:color w:val="333333"/>
    </w:rPr>
  </w:style>
  <w:style w:type="paragraph" w:styleId="ListeParagraf">
    <w:name w:val="List Paragraph"/>
    <w:basedOn w:val="Normal"/>
    <w:uiPriority w:val="34"/>
    <w:qFormat/>
    <w:rsid w:val="00CE709B"/>
    <w:pPr>
      <w:numPr>
        <w:numId w:val="1"/>
      </w:numPr>
      <w:spacing w:line="240" w:lineRule="auto"/>
    </w:pPr>
    <w:rPr>
      <w:rFonts w:cs="Arial"/>
      <w:lang w:val="es-ES"/>
    </w:rPr>
  </w:style>
  <w:style w:type="paragraph" w:styleId="KonuBal">
    <w:name w:val="Title"/>
    <w:basedOn w:val="GvdeMetniGirintisi"/>
    <w:next w:val="Normal"/>
    <w:link w:val="KonuBalChar"/>
    <w:uiPriority w:val="10"/>
    <w:qFormat/>
    <w:rsid w:val="00CE709B"/>
    <w:pPr>
      <w:spacing w:line="240" w:lineRule="auto"/>
      <w:jc w:val="center"/>
    </w:pPr>
    <w:rPr>
      <w:rFonts w:cs="Arial"/>
      <w:b/>
      <w:color w:val="333333"/>
      <w:sz w:val="52"/>
      <w:szCs w:val="52"/>
      <w:lang w:val="es-ES"/>
    </w:rPr>
  </w:style>
  <w:style w:type="character" w:customStyle="1" w:styleId="KonuBalChar">
    <w:name w:val="Konu Başlığı Char"/>
    <w:link w:val="KonuBal"/>
    <w:uiPriority w:val="10"/>
    <w:rsid w:val="00CE709B"/>
    <w:rPr>
      <w:rFonts w:ascii="Century Gothic" w:hAnsi="Century Gothic" w:cs="Arial"/>
      <w:b/>
      <w:bCs/>
      <w:color w:val="333333"/>
      <w:sz w:val="52"/>
      <w:szCs w:val="52"/>
      <w:lang w:eastAsia="en-US"/>
    </w:rPr>
  </w:style>
  <w:style w:type="paragraph" w:styleId="Altyaz">
    <w:name w:val="Subtitle"/>
    <w:basedOn w:val="GvdeMetniGirintisi"/>
    <w:next w:val="Normal"/>
    <w:link w:val="AltyazChar"/>
    <w:uiPriority w:val="11"/>
    <w:qFormat/>
    <w:rsid w:val="00CE709B"/>
    <w:pPr>
      <w:jc w:val="center"/>
    </w:pPr>
    <w:rPr>
      <w:rFonts w:cs="Arial"/>
      <w:color w:val="333333"/>
      <w:szCs w:val="36"/>
      <w:lang w:val="es-ES"/>
    </w:rPr>
  </w:style>
  <w:style w:type="character" w:customStyle="1" w:styleId="AltyazChar">
    <w:name w:val="Altyazı Char"/>
    <w:link w:val="Altyaz"/>
    <w:uiPriority w:val="11"/>
    <w:rsid w:val="00CE709B"/>
    <w:rPr>
      <w:rFonts w:ascii="Century Gothic" w:hAnsi="Century Gothic" w:cs="Arial"/>
      <w:bCs/>
      <w:color w:val="333333"/>
      <w:sz w:val="36"/>
      <w:szCs w:val="36"/>
      <w:lang w:eastAsia="en-US"/>
    </w:rPr>
  </w:style>
  <w:style w:type="character" w:styleId="KitapBal">
    <w:name w:val="Book Title"/>
    <w:aliases w:val="Titulo del punto"/>
    <w:uiPriority w:val="33"/>
    <w:qFormat/>
    <w:rsid w:val="0075620B"/>
    <w:rPr>
      <w:rFonts w:ascii="Century Gothic" w:hAnsi="Century Gothic"/>
      <w:lang w:val="es-ES"/>
    </w:rPr>
  </w:style>
  <w:style w:type="paragraph" w:styleId="Alnt">
    <w:name w:val="Quote"/>
    <w:aliases w:val="Informacion destacada"/>
    <w:basedOn w:val="Normal"/>
    <w:next w:val="Normal"/>
    <w:link w:val="AlntChar"/>
    <w:uiPriority w:val="29"/>
    <w:qFormat/>
    <w:rsid w:val="0075620B"/>
    <w:pPr>
      <w:spacing w:line="240" w:lineRule="auto"/>
      <w:ind w:left="142"/>
    </w:pPr>
    <w:rPr>
      <w:rFonts w:cs="Arial"/>
      <w:lang w:val="es-ES"/>
    </w:rPr>
  </w:style>
  <w:style w:type="character" w:customStyle="1" w:styleId="AlntChar">
    <w:name w:val="Alıntı Char"/>
    <w:aliases w:val="Informacion destacada Char"/>
    <w:link w:val="Alnt"/>
    <w:uiPriority w:val="29"/>
    <w:rsid w:val="0075620B"/>
    <w:rPr>
      <w:rFonts w:ascii="Century Gothic" w:hAnsi="Century Gothic" w:cs="Arial"/>
      <w:bCs/>
      <w:color w:val="000000"/>
      <w:sz w:val="24"/>
      <w:szCs w:val="24"/>
      <w:lang w:eastAsia="en-US"/>
    </w:rPr>
  </w:style>
  <w:style w:type="paragraph" w:customStyle="1" w:styleId="Prrafonumerado">
    <w:name w:val="Párrafo numerado"/>
    <w:basedOn w:val="Normal"/>
    <w:link w:val="PrrafonumeradoCar"/>
    <w:qFormat/>
    <w:rsid w:val="0075620B"/>
    <w:pPr>
      <w:numPr>
        <w:numId w:val="9"/>
      </w:numPr>
      <w:spacing w:line="240" w:lineRule="auto"/>
      <w:ind w:left="714" w:hanging="357"/>
    </w:pPr>
    <w:rPr>
      <w:rFonts w:cs="Arial"/>
      <w:lang w:val="es-ES"/>
    </w:rPr>
  </w:style>
  <w:style w:type="character" w:customStyle="1" w:styleId="PrrafonumeradoCar">
    <w:name w:val="Párrafo numerado Car"/>
    <w:link w:val="Prrafonumerado"/>
    <w:rsid w:val="0075620B"/>
    <w:rPr>
      <w:rFonts w:ascii="Century Gothic" w:hAnsi="Century Gothic" w:cs="Arial"/>
      <w:bCs/>
      <w:color w:val="000000"/>
      <w:sz w:val="24"/>
      <w:szCs w:val="24"/>
      <w:lang w:eastAsia="en-US"/>
    </w:rPr>
  </w:style>
  <w:style w:type="character" w:customStyle="1" w:styleId="stbilgiChar">
    <w:name w:val="Üstbilgi Char"/>
    <w:basedOn w:val="VarsaylanParagrafYazTipi"/>
    <w:link w:val="stbilgi"/>
    <w:uiPriority w:val="99"/>
    <w:rsid w:val="003564E1"/>
    <w:rPr>
      <w:rFonts w:ascii="Tahoma" w:hAnsi="Tahoma"/>
      <w:lang w:val="en-GB" w:eastAsia="en-US"/>
    </w:rPr>
  </w:style>
  <w:style w:type="character" w:customStyle="1" w:styleId="Balk1Char">
    <w:name w:val="Başlık 1 Char"/>
    <w:basedOn w:val="VarsaylanParagrafYazTipi"/>
    <w:link w:val="Balk1"/>
    <w:rsid w:val="002F0B96"/>
    <w:rPr>
      <w:rFonts w:ascii="Century Gothic" w:hAnsi="Century Gothic" w:cs="Arial"/>
      <w:b/>
      <w:bCs/>
      <w:color w:val="000000"/>
      <w:sz w:val="32"/>
      <w:szCs w:val="24"/>
      <w:lang w:eastAsia="en-US"/>
    </w:rPr>
  </w:style>
  <w:style w:type="character" w:styleId="AklamaBavurusu">
    <w:name w:val="annotation reference"/>
    <w:basedOn w:val="VarsaylanParagrafYazTipi"/>
    <w:uiPriority w:val="99"/>
    <w:semiHidden/>
    <w:unhideWhenUsed/>
    <w:rsid w:val="0082387F"/>
    <w:rPr>
      <w:sz w:val="16"/>
      <w:szCs w:val="16"/>
    </w:rPr>
  </w:style>
  <w:style w:type="paragraph" w:styleId="AklamaMetni">
    <w:name w:val="annotation text"/>
    <w:basedOn w:val="Normal"/>
    <w:link w:val="AklamaMetniChar"/>
    <w:uiPriority w:val="99"/>
    <w:semiHidden/>
    <w:unhideWhenUsed/>
    <w:rsid w:val="0082387F"/>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2387F"/>
    <w:rPr>
      <w:rFonts w:ascii="Tahoma" w:hAnsi="Tahoma" w:cs="Tahoma"/>
      <w:bCs/>
      <w:color w:val="000000"/>
      <w:lang w:val="en-US" w:eastAsia="en-US"/>
    </w:rPr>
  </w:style>
  <w:style w:type="paragraph" w:styleId="AklamaKonusu">
    <w:name w:val="annotation subject"/>
    <w:basedOn w:val="AklamaMetni"/>
    <w:next w:val="AklamaMetni"/>
    <w:link w:val="AklamaKonusuChar"/>
    <w:uiPriority w:val="99"/>
    <w:semiHidden/>
    <w:unhideWhenUsed/>
    <w:rsid w:val="0082387F"/>
    <w:rPr>
      <w:b/>
    </w:rPr>
  </w:style>
  <w:style w:type="character" w:customStyle="1" w:styleId="AklamaKonusuChar">
    <w:name w:val="Açıklama Konusu Char"/>
    <w:basedOn w:val="AklamaMetniChar"/>
    <w:link w:val="AklamaKonusu"/>
    <w:uiPriority w:val="99"/>
    <w:semiHidden/>
    <w:rsid w:val="0082387F"/>
    <w:rPr>
      <w:rFonts w:ascii="Tahoma" w:hAnsi="Tahoma" w:cs="Tahoma"/>
      <w:b/>
      <w:bCs/>
      <w:color w:val="000000"/>
      <w:lang w:val="en-US" w:eastAsia="en-US"/>
    </w:rPr>
  </w:style>
  <w:style w:type="paragraph" w:styleId="ResimYazs">
    <w:name w:val="caption"/>
    <w:basedOn w:val="Normal"/>
    <w:next w:val="Normal"/>
    <w:uiPriority w:val="35"/>
    <w:unhideWhenUsed/>
    <w:qFormat/>
    <w:rsid w:val="00CF15F2"/>
    <w:pPr>
      <w:spacing w:after="240" w:line="240" w:lineRule="auto"/>
      <w:ind w:left="1134" w:hanging="1134"/>
    </w:pPr>
    <w:rPr>
      <w:rFonts w:eastAsiaTheme="minorHAnsi" w:cstheme="minorBidi"/>
      <w:bCs w:val="0"/>
      <w:iCs/>
      <w:color w:val="44546A" w:themeColor="text2"/>
      <w:szCs w:val="18"/>
      <w:lang w:val="en-GB"/>
    </w:rPr>
  </w:style>
  <w:style w:type="paragraph" w:styleId="NormalGirinti">
    <w:name w:val="Normal Indent"/>
    <w:basedOn w:val="Normal"/>
    <w:rsid w:val="002F0B96"/>
    <w:pPr>
      <w:tabs>
        <w:tab w:val="left" w:pos="720"/>
      </w:tabs>
      <w:spacing w:line="240" w:lineRule="auto"/>
      <w:ind w:left="708"/>
    </w:pPr>
    <w:rPr>
      <w:rFonts w:ascii="Arial" w:hAnsi="Arial" w:cs="Arial"/>
      <w:bCs w:val="0"/>
      <w:color w:val="auto"/>
      <w:sz w:val="20"/>
      <w:szCs w:val="20"/>
      <w:lang w:val="en-GB" w:eastAsia="tr-TR"/>
    </w:rPr>
  </w:style>
  <w:style w:type="table" w:customStyle="1" w:styleId="Stil1">
    <w:name w:val="Stil1"/>
    <w:basedOn w:val="NormalTablo"/>
    <w:uiPriority w:val="99"/>
    <w:rsid w:val="00B97526"/>
    <w:rPr>
      <w:rFonts w:asciiTheme="minorHAnsi" w:eastAsiaTheme="minorHAnsi" w:hAnsiTheme="minorHAnsi" w:cstheme="minorBidi"/>
      <w:sz w:val="22"/>
      <w:szCs w:val="22"/>
      <w:lang w:val="tr-TR" w:eastAsia="en-US"/>
    </w:rPr>
    <w:tblPr>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insideH w:val="single" w:sz="4" w:space="0" w:color="5B9BD5" w:themeColor="accent1"/>
        <w:insideV w:val="single" w:sz="4" w:space="0" w:color="5B9BD5" w:themeColor="accent1"/>
      </w:tblBorders>
      <w:tblCellMar>
        <w:top w:w="0" w:type="dxa"/>
        <w:left w:w="108" w:type="dxa"/>
        <w:bottom w:w="0" w:type="dxa"/>
        <w:right w:w="108" w:type="dxa"/>
      </w:tblCellMar>
    </w:tblPr>
    <w:tblStylePr w:type="firstCol">
      <w:tblPr/>
      <w:tcPr>
        <w:shd w:val="clear" w:color="auto" w:fill="DEEAF6" w:themeFill="accent1" w:themeFillTint="33"/>
      </w:tcPr>
    </w:tblStylePr>
  </w:style>
  <w:style w:type="paragraph" w:styleId="TBal">
    <w:name w:val="TOC Heading"/>
    <w:basedOn w:val="Balk1"/>
    <w:next w:val="Normal"/>
    <w:uiPriority w:val="39"/>
    <w:unhideWhenUsed/>
    <w:qFormat/>
    <w:rsid w:val="007271D5"/>
    <w:pPr>
      <w:keepNext/>
      <w:keepLines/>
      <w:numPr>
        <w:numId w:val="0"/>
      </w:numPr>
      <w:pBdr>
        <w:bottom w:val="none" w:sz="0" w:space="0" w:color="auto"/>
      </w:pBdr>
      <w:spacing w:before="240" w:line="259" w:lineRule="auto"/>
      <w:outlineLvl w:val="9"/>
    </w:pPr>
    <w:rPr>
      <w:rFonts w:asciiTheme="majorHAnsi" w:eastAsiaTheme="majorEastAsia" w:hAnsiTheme="majorHAnsi" w:cstheme="majorBidi"/>
      <w:b w:val="0"/>
      <w:bCs w:val="0"/>
      <w:color w:val="2E74B5" w:themeColor="accent1" w:themeShade="BF"/>
      <w:szCs w:val="32"/>
      <w:lang w:val="tr-TR"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329331">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1"/>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29.png"/><Relationship Id="rId47" Type="http://schemas.openxmlformats.org/officeDocument/2006/relationships/image" Target="media/image34.jpeg"/><Relationship Id="rId63" Type="http://schemas.openxmlformats.org/officeDocument/2006/relationships/image" Target="media/image39.wmf"/><Relationship Id="rId68" Type="http://schemas.openxmlformats.org/officeDocument/2006/relationships/image" Target="media/image42.png"/><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21.png"/><Relationship Id="rId11" Type="http://schemas.openxmlformats.org/officeDocument/2006/relationships/image" Target="media/image5.png"/><Relationship Id="rId24" Type="http://schemas.openxmlformats.org/officeDocument/2006/relationships/image" Target="media/image16.jpeg"/><Relationship Id="rId37" Type="http://schemas.openxmlformats.org/officeDocument/2006/relationships/image" Target="media/image25.png"/><Relationship Id="rId40" Type="http://schemas.openxmlformats.org/officeDocument/2006/relationships/image" Target="http://media.istockphoto.com/vectors/measuring-cup-vector-id508328960?k=6&amp;m=508328960&amp;s=170667a&amp;w=0&amp;h=j16DD1RWZ1PE6n0zhgKgCKf-cytkLKYqD7otnD-AvtY=" TargetMode="External"/><Relationship Id="rId45" Type="http://schemas.openxmlformats.org/officeDocument/2006/relationships/image" Target="media/image33.png"/><Relationship Id="rId53" Type="http://schemas.openxmlformats.org/officeDocument/2006/relationships/oleObject" Target="embeddings/oleObject1.bin"/><Relationship Id="rId58" Type="http://schemas.openxmlformats.org/officeDocument/2006/relationships/oleObject" Target="embeddings/oleObject3.bin"/><Relationship Id="rId66" Type="http://schemas.openxmlformats.org/officeDocument/2006/relationships/image" Target="media/image41.wmf"/><Relationship Id="rId74"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image" Target="media/image37.png"/><Relationship Id="rId19" Type="http://schemas.openxmlformats.org/officeDocument/2006/relationships/image" Target="media/image11.png"/><Relationship Id="rId14" Type="http://schemas.openxmlformats.org/officeDocument/2006/relationships/header" Target="header1.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http://media.istockphoto.com/vectors/measuring-cup-vector-id508328960?k=6&amp;m=508328960&amp;s=170667a&amp;w=0&amp;h=j16DD1RWZ1PE6n0zhgKgCKf-cytkLKYqD7otnD-AvtY=" TargetMode="External"/><Relationship Id="rId56" Type="http://schemas.openxmlformats.org/officeDocument/2006/relationships/image" Target="media/image34.png"/><Relationship Id="rId64" Type="http://schemas.openxmlformats.org/officeDocument/2006/relationships/oleObject" Target="embeddings/oleObject5.bin"/><Relationship Id="rId69" Type="http://schemas.openxmlformats.org/officeDocument/2006/relationships/image" Target="media/image43.jpeg"/><Relationship Id="rId77"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0.emf"/><Relationship Id="rId72" Type="http://schemas.openxmlformats.org/officeDocument/2006/relationships/image" Target="media/image45.wmf"/><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footer" Target="footer2.xml"/><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http://www.clipartkid.com/images/221/10-stopwatch-icon-free-cliparts-that-you-can-download-to-you-computer-qku29R-clipart.png" TargetMode="External"/><Relationship Id="rId46" Type="http://schemas.openxmlformats.org/officeDocument/2006/relationships/image" Target="http://www.clipartkid.com/images/221/10-stopwatch-icon-free-cliparts-that-you-can-download-to-you-computer-qku29R-clipart.png" TargetMode="External"/><Relationship Id="rId59" Type="http://schemas.openxmlformats.org/officeDocument/2006/relationships/image" Target="media/image36.wmf"/><Relationship Id="rId67" Type="http://schemas.openxmlformats.org/officeDocument/2006/relationships/oleObject" Target="embeddings/oleObject6.bin"/><Relationship Id="rId20" Type="http://schemas.openxmlformats.org/officeDocument/2006/relationships/image" Target="media/image12.png"/><Relationship Id="rId41" Type="http://schemas.openxmlformats.org/officeDocument/2006/relationships/image" Target="media/image28.png"/><Relationship Id="rId54" Type="http://schemas.openxmlformats.org/officeDocument/2006/relationships/image" Target="media/image32.wmf"/><Relationship Id="rId62" Type="http://schemas.openxmlformats.org/officeDocument/2006/relationships/image" Target="media/image38.png"/><Relationship Id="rId70" Type="http://schemas.openxmlformats.org/officeDocument/2006/relationships/image" Target="media/image44.wmf"/><Relationship Id="rId75"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http://www.clipartkid.com/images/143/meter-stick-clip-art-bkDaQo-clipart.png" TargetMode="External"/><Relationship Id="rId49" Type="http://schemas.openxmlformats.org/officeDocument/2006/relationships/image" Target="media/image35.png"/><Relationship Id="rId57" Type="http://schemas.openxmlformats.org/officeDocument/2006/relationships/image" Target="media/image35.wmf"/><Relationship Id="rId10" Type="http://schemas.openxmlformats.org/officeDocument/2006/relationships/image" Target="media/image4.png"/><Relationship Id="rId31" Type="http://schemas.openxmlformats.org/officeDocument/2006/relationships/image" Target="media/image23.jpeg"/><Relationship Id="rId44" Type="http://schemas.openxmlformats.org/officeDocument/2006/relationships/image" Target="http://www.clipartkid.com/images/143/meter-stick-clip-art-bkDaQo-clipart.png" TargetMode="External"/><Relationship Id="rId52" Type="http://schemas.openxmlformats.org/officeDocument/2006/relationships/image" Target="media/image31.wmf"/><Relationship Id="rId60" Type="http://schemas.openxmlformats.org/officeDocument/2006/relationships/oleObject" Target="embeddings/oleObject4.bin"/><Relationship Id="rId65" Type="http://schemas.openxmlformats.org/officeDocument/2006/relationships/image" Target="media/image40.png"/><Relationship Id="rId73"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0.png"/><Relationship Id="rId39" Type="http://schemas.openxmlformats.org/officeDocument/2006/relationships/image" Target="media/image27.jpeg"/><Relationship Id="rId34" Type="http://schemas.openxmlformats.org/officeDocument/2006/relationships/image" Target="media/image26.jpeg"/><Relationship Id="rId50" Type="http://schemas.openxmlformats.org/officeDocument/2006/relationships/image" Target="media/image36.png"/><Relationship Id="rId55" Type="http://schemas.openxmlformats.org/officeDocument/2006/relationships/oleObject" Target="embeddings/oleObject2.bin"/><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7.bin"/></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GRUPO%20DE%20INVESTIGACION\AGRODOCENTIA\CURSO%20ZERIA\curso%2045%20h\plantilla%20apuntes%20ZERYA.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8101AB-F60A-4352-B683-B52948105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apuntes ZERYA</Template>
  <TotalTime>0</TotalTime>
  <Pages>29</Pages>
  <Words>5178</Words>
  <Characters>29515</Characters>
  <Application>Microsoft Office Word</Application>
  <DocSecurity>0</DocSecurity>
  <Lines>245</Lines>
  <Paragraphs>69</Paragraphs>
  <ScaleCrop>false</ScaleCrop>
  <HeadingPairs>
    <vt:vector size="8" baseType="variant">
      <vt:variant>
        <vt:lpstr>Konu Başlığı</vt:lpstr>
      </vt:variant>
      <vt:variant>
        <vt:i4>1</vt:i4>
      </vt:variant>
      <vt:variant>
        <vt:lpstr>Título</vt:lpstr>
      </vt:variant>
      <vt:variant>
        <vt:i4>1</vt:i4>
      </vt:variant>
      <vt:variant>
        <vt:lpstr>Title</vt:lpstr>
      </vt:variant>
      <vt:variant>
        <vt:i4>1</vt:i4>
      </vt:variant>
      <vt:variant>
        <vt:lpstr>Titolo</vt:lpstr>
      </vt:variant>
      <vt:variant>
        <vt:i4>1</vt:i4>
      </vt:variant>
    </vt:vector>
  </HeadingPairs>
  <TitlesOfParts>
    <vt:vector size="4" baseType="lpstr">
      <vt:lpstr/>
      <vt:lpstr/>
      <vt:lpstr> </vt:lpstr>
      <vt:lpstr> </vt:lpstr>
    </vt:vector>
  </TitlesOfParts>
  <Company>SimCo</Company>
  <LinksUpToDate>false</LinksUpToDate>
  <CharactersWithSpaces>34624</CharactersWithSpaces>
  <SharedDoc>false</SharedDoc>
  <HLinks>
    <vt:vector size="18" baseType="variant">
      <vt:variant>
        <vt:i4>1572915</vt:i4>
      </vt:variant>
      <vt:variant>
        <vt:i4>14</vt:i4>
      </vt:variant>
      <vt:variant>
        <vt:i4>0</vt:i4>
      </vt:variant>
      <vt:variant>
        <vt:i4>5</vt:i4>
      </vt:variant>
      <vt:variant>
        <vt:lpwstr/>
      </vt:variant>
      <vt:variant>
        <vt:lpwstr>_Toc212017292</vt:lpwstr>
      </vt:variant>
      <vt:variant>
        <vt:i4>1638451</vt:i4>
      </vt:variant>
      <vt:variant>
        <vt:i4>8</vt:i4>
      </vt:variant>
      <vt:variant>
        <vt:i4>0</vt:i4>
      </vt:variant>
      <vt:variant>
        <vt:i4>5</vt:i4>
      </vt:variant>
      <vt:variant>
        <vt:lpwstr/>
      </vt:variant>
      <vt:variant>
        <vt:lpwstr>_Toc212017286</vt:lpwstr>
      </vt:variant>
      <vt:variant>
        <vt:i4>1638451</vt:i4>
      </vt:variant>
      <vt:variant>
        <vt:i4>2</vt:i4>
      </vt:variant>
      <vt:variant>
        <vt:i4>0</vt:i4>
      </vt:variant>
      <vt:variant>
        <vt:i4>5</vt:i4>
      </vt:variant>
      <vt:variant>
        <vt:lpwstr/>
      </vt:variant>
      <vt:variant>
        <vt:lpwstr>_Toc212017285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Lola Gomez</dc:creator>
  <cp:lastModifiedBy>FATIH BARUTCU</cp:lastModifiedBy>
  <cp:revision>2</cp:revision>
  <cp:lastPrinted>2008-02-05T12:58:00Z</cp:lastPrinted>
  <dcterms:created xsi:type="dcterms:W3CDTF">2017-05-04T05:15:00Z</dcterms:created>
  <dcterms:modified xsi:type="dcterms:W3CDTF">2017-05-04T05:15:00Z</dcterms:modified>
</cp:coreProperties>
</file>